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438B" w:rsidRPr="00FB3902" w14:paraId="7E6B2B89" w14:textId="77777777" w:rsidTr="00720B15">
        <w:trPr>
          <w:cantSplit/>
        </w:trPr>
        <w:tc>
          <w:tcPr>
            <w:tcW w:w="10423" w:type="dxa"/>
            <w:gridSpan w:val="2"/>
            <w:shd w:val="clear" w:color="auto" w:fill="auto"/>
          </w:tcPr>
          <w:p w14:paraId="466DD402" w14:textId="77777777" w:rsidR="00DA438B" w:rsidRPr="00FB3902" w:rsidRDefault="00DA438B" w:rsidP="00720B15">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6924D1">
              <w:rPr>
                <w:sz w:val="64"/>
              </w:rPr>
              <w:t>TS</w:t>
            </w:r>
            <w:bookmarkEnd w:id="2"/>
            <w:r w:rsidRPr="006924D1">
              <w:rPr>
                <w:sz w:val="64"/>
              </w:rPr>
              <w:t xml:space="preserve"> </w:t>
            </w:r>
            <w:bookmarkStart w:id="3" w:name="specNumber"/>
            <w:r w:rsidRPr="006924D1">
              <w:rPr>
                <w:sz w:val="64"/>
              </w:rPr>
              <w:t>26</w:t>
            </w:r>
            <w:r w:rsidRPr="00854B27">
              <w:rPr>
                <w:sz w:val="64"/>
              </w:rPr>
              <w:t>.</w:t>
            </w:r>
            <w:bookmarkEnd w:id="3"/>
            <w:r w:rsidRPr="00854B27">
              <w:rPr>
                <w:sz w:val="64"/>
              </w:rPr>
              <w:t>119</w:t>
            </w:r>
            <w:r w:rsidRPr="00133525">
              <w:rPr>
                <w:sz w:val="64"/>
              </w:rPr>
              <w:t xml:space="preserve"> </w:t>
            </w:r>
            <w:r w:rsidRPr="004D3578">
              <w:t>V</w:t>
            </w:r>
            <w:r>
              <w:t>1.0.0</w:t>
            </w:r>
            <w:r w:rsidRPr="004D3578">
              <w:t xml:space="preserve"> </w:t>
            </w:r>
            <w:r w:rsidRPr="00133525">
              <w:rPr>
                <w:sz w:val="32"/>
              </w:rPr>
              <w:t>(</w:t>
            </w:r>
            <w:bookmarkStart w:id="4" w:name="issueDate"/>
            <w:r w:rsidRPr="006924D1">
              <w:rPr>
                <w:sz w:val="32"/>
              </w:rPr>
              <w:t>202</w:t>
            </w:r>
            <w:r>
              <w:rPr>
                <w:sz w:val="32"/>
              </w:rPr>
              <w:t>3</w:t>
            </w:r>
            <w:r w:rsidRPr="006924D1">
              <w:rPr>
                <w:sz w:val="32"/>
              </w:rPr>
              <w:t>-</w:t>
            </w:r>
            <w:bookmarkEnd w:id="4"/>
            <w:r>
              <w:rPr>
                <w:sz w:val="32"/>
              </w:rPr>
              <w:t>12</w:t>
            </w:r>
            <w:r w:rsidRPr="00133525">
              <w:rPr>
                <w:sz w:val="32"/>
              </w:rPr>
              <w:t>)</w:t>
            </w:r>
          </w:p>
        </w:tc>
      </w:tr>
      <w:tr w:rsidR="00DA438B" w:rsidRPr="00FB3902" w14:paraId="13EC4B04" w14:textId="77777777" w:rsidTr="00720B15">
        <w:trPr>
          <w:cantSplit/>
          <w:trHeight w:hRule="exact" w:val="1134"/>
        </w:trPr>
        <w:tc>
          <w:tcPr>
            <w:tcW w:w="10423" w:type="dxa"/>
            <w:gridSpan w:val="2"/>
            <w:shd w:val="clear" w:color="auto" w:fill="auto"/>
          </w:tcPr>
          <w:p w14:paraId="70722CAA" w14:textId="77777777" w:rsidR="00DA438B" w:rsidRDefault="00DA438B" w:rsidP="00720B15">
            <w:pPr>
              <w:pStyle w:val="ZB"/>
              <w:framePr w:w="0" w:hRule="auto" w:wrap="auto" w:vAnchor="margin" w:hAnchor="text" w:yAlign="inline"/>
            </w:pPr>
            <w:r w:rsidRPr="004D3578">
              <w:t xml:space="preserve">Technical </w:t>
            </w:r>
            <w:bookmarkStart w:id="5" w:name="spectype2"/>
            <w:r w:rsidRPr="006924D1">
              <w:t>Specification</w:t>
            </w:r>
            <w:bookmarkEnd w:id="5"/>
          </w:p>
          <w:p w14:paraId="6728665F" w14:textId="77777777" w:rsidR="00DA438B" w:rsidRPr="00FB3902" w:rsidRDefault="00DA438B" w:rsidP="00720B15">
            <w:pPr>
              <w:pStyle w:val="TAR"/>
            </w:pPr>
            <w:r>
              <w:br/>
            </w:r>
            <w:r>
              <w:br/>
            </w:r>
          </w:p>
        </w:tc>
      </w:tr>
      <w:tr w:rsidR="00DA438B" w:rsidRPr="00FB3902" w14:paraId="253FD9D0" w14:textId="77777777" w:rsidTr="00720B15">
        <w:trPr>
          <w:cantSplit/>
          <w:trHeight w:hRule="exact" w:val="3685"/>
        </w:trPr>
        <w:tc>
          <w:tcPr>
            <w:tcW w:w="10423" w:type="dxa"/>
            <w:gridSpan w:val="2"/>
            <w:tcBorders>
              <w:bottom w:val="single" w:sz="12" w:space="0" w:color="auto"/>
            </w:tcBorders>
            <w:shd w:val="clear" w:color="auto" w:fill="auto"/>
          </w:tcPr>
          <w:p w14:paraId="6B069FA2" w14:textId="77777777" w:rsidR="00DA438B" w:rsidRPr="006924D1" w:rsidRDefault="00DA438B" w:rsidP="00720B15">
            <w:pPr>
              <w:pStyle w:val="ZT"/>
              <w:framePr w:wrap="auto" w:hAnchor="text" w:yAlign="inline"/>
            </w:pPr>
            <w:r w:rsidRPr="006924D1">
              <w:t>3rd Generation Partnership Project;</w:t>
            </w:r>
          </w:p>
          <w:p w14:paraId="7826F91E" w14:textId="77777777" w:rsidR="00DA438B" w:rsidRPr="006924D1" w:rsidRDefault="00DA438B" w:rsidP="00720B15">
            <w:pPr>
              <w:pStyle w:val="ZT"/>
              <w:framePr w:wrap="auto" w:hAnchor="text" w:yAlign="inline"/>
            </w:pPr>
            <w:r w:rsidRPr="006924D1">
              <w:t xml:space="preserve">Technical Specification Group </w:t>
            </w:r>
            <w:bookmarkStart w:id="6" w:name="specTitle"/>
            <w:r w:rsidRPr="006924D1">
              <w:t>S</w:t>
            </w:r>
            <w:r>
              <w:t xml:space="preserve">ervices and System </w:t>
            </w:r>
            <w:r w:rsidRPr="006924D1">
              <w:t>A</w:t>
            </w:r>
            <w:r>
              <w:t>spects</w:t>
            </w:r>
            <w:r w:rsidRPr="006924D1">
              <w:t>;</w:t>
            </w:r>
          </w:p>
          <w:p w14:paraId="0A2FEA10" w14:textId="77777777" w:rsidR="00DA438B" w:rsidRPr="006924D1" w:rsidRDefault="00DA438B" w:rsidP="00720B15">
            <w:pPr>
              <w:pStyle w:val="ZT"/>
              <w:framePr w:wrap="auto" w:hAnchor="text" w:yAlign="inline"/>
            </w:pPr>
            <w:r w:rsidRPr="006924D1">
              <w:t>Media Capabilities for Augmented Reality</w:t>
            </w:r>
          </w:p>
          <w:bookmarkEnd w:id="6"/>
          <w:p w14:paraId="6B332C85" w14:textId="77777777" w:rsidR="00DA438B" w:rsidRPr="00FB3902" w:rsidRDefault="00DA438B" w:rsidP="00720B15">
            <w:pPr>
              <w:pStyle w:val="ZT"/>
              <w:framePr w:wrap="auto" w:hAnchor="text" w:yAlign="inline"/>
              <w:rPr>
                <w:i/>
                <w:sz w:val="28"/>
              </w:rPr>
            </w:pPr>
            <w:r w:rsidRPr="006924D1">
              <w:t>(</w:t>
            </w:r>
            <w:r w:rsidRPr="006924D1">
              <w:rPr>
                <w:rStyle w:val="ZGSM"/>
              </w:rPr>
              <w:t xml:space="preserve">Release </w:t>
            </w:r>
            <w:bookmarkStart w:id="7" w:name="specRelease"/>
            <w:r w:rsidRPr="006924D1">
              <w:rPr>
                <w:rStyle w:val="ZGSM"/>
              </w:rPr>
              <w:t>18</w:t>
            </w:r>
            <w:bookmarkEnd w:id="7"/>
            <w:r w:rsidRPr="006924D1">
              <w:t>)</w:t>
            </w:r>
          </w:p>
        </w:tc>
      </w:tr>
      <w:tr w:rsidR="00DA438B" w:rsidRPr="00FB3902" w14:paraId="480CA2AE" w14:textId="77777777" w:rsidTr="00720B15">
        <w:trPr>
          <w:cantSplit/>
        </w:trPr>
        <w:tc>
          <w:tcPr>
            <w:tcW w:w="10423" w:type="dxa"/>
            <w:gridSpan w:val="2"/>
            <w:tcBorders>
              <w:top w:val="single" w:sz="12" w:space="0" w:color="auto"/>
              <w:bottom w:val="dashed" w:sz="4" w:space="0" w:color="auto"/>
            </w:tcBorders>
            <w:shd w:val="clear" w:color="auto" w:fill="auto"/>
          </w:tcPr>
          <w:p w14:paraId="1D93BED5" w14:textId="77777777" w:rsidR="00DA438B" w:rsidRPr="00FB3902" w:rsidRDefault="00DA438B" w:rsidP="00720B15">
            <w:pPr>
              <w:pStyle w:val="FP"/>
            </w:pPr>
          </w:p>
        </w:tc>
      </w:tr>
      <w:tr w:rsidR="00DA438B" w:rsidRPr="00FB3902" w14:paraId="641375FF" w14:textId="77777777" w:rsidTr="00720B15">
        <w:trPr>
          <w:cantSplit/>
          <w:trHeight w:hRule="exact" w:val="1531"/>
        </w:trPr>
        <w:tc>
          <w:tcPr>
            <w:tcW w:w="5211" w:type="dxa"/>
            <w:tcBorders>
              <w:top w:val="dashed" w:sz="4" w:space="0" w:color="auto"/>
              <w:bottom w:val="dashed" w:sz="4" w:space="0" w:color="auto"/>
            </w:tcBorders>
            <w:shd w:val="clear" w:color="auto" w:fill="auto"/>
          </w:tcPr>
          <w:p w14:paraId="27C9DAFC" w14:textId="77777777" w:rsidR="00DA438B" w:rsidRPr="00FB3902" w:rsidRDefault="00DA438B" w:rsidP="00720B15">
            <w:pPr>
              <w:pStyle w:val="TAL"/>
            </w:pPr>
            <w:bookmarkStart w:id="8" w:name="_Hlk99699974"/>
            <w:bookmarkEnd w:id="8"/>
            <w:r>
              <w:rPr>
                <w:i/>
                <w:noProof/>
              </w:rPr>
              <w:drawing>
                <wp:inline distT="0" distB="0" distL="0" distR="0" wp14:anchorId="63077E3F" wp14:editId="31831F1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E2ACFF" w14:textId="77777777" w:rsidR="00DA438B" w:rsidRPr="00FB3902" w:rsidRDefault="00DA438B" w:rsidP="00720B15">
            <w:pPr>
              <w:pStyle w:val="TAR"/>
            </w:pPr>
            <w:r>
              <w:rPr>
                <w:noProof/>
              </w:rPr>
              <w:drawing>
                <wp:inline distT="0" distB="0" distL="0" distR="0" wp14:anchorId="0E4D686A" wp14:editId="4AAB6BEB">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A438B" w:rsidRPr="00FB3902" w14:paraId="4E65D377" w14:textId="77777777" w:rsidTr="00720B15">
        <w:trPr>
          <w:cantSplit/>
          <w:trHeight w:hRule="exact" w:val="5783"/>
        </w:trPr>
        <w:tc>
          <w:tcPr>
            <w:tcW w:w="10423" w:type="dxa"/>
            <w:gridSpan w:val="2"/>
            <w:tcBorders>
              <w:top w:val="dashed" w:sz="4" w:space="0" w:color="auto"/>
              <w:bottom w:val="dashed" w:sz="4" w:space="0" w:color="auto"/>
            </w:tcBorders>
            <w:shd w:val="clear" w:color="auto" w:fill="auto"/>
          </w:tcPr>
          <w:p w14:paraId="59A29CCA" w14:textId="77777777" w:rsidR="00DA438B" w:rsidRPr="00FB3902" w:rsidRDefault="00DA438B" w:rsidP="00720B15">
            <w:pPr>
              <w:pStyle w:val="FP"/>
            </w:pPr>
          </w:p>
        </w:tc>
      </w:tr>
      <w:tr w:rsidR="00DA438B" w:rsidRPr="00FB3902" w14:paraId="2992B19A" w14:textId="77777777" w:rsidTr="00720B15">
        <w:trPr>
          <w:cantSplit/>
          <w:trHeight w:hRule="exact" w:val="964"/>
        </w:trPr>
        <w:tc>
          <w:tcPr>
            <w:tcW w:w="10423" w:type="dxa"/>
            <w:gridSpan w:val="2"/>
            <w:tcBorders>
              <w:top w:val="dashed" w:sz="4" w:space="0" w:color="auto"/>
            </w:tcBorders>
            <w:shd w:val="clear" w:color="auto" w:fill="auto"/>
          </w:tcPr>
          <w:p w14:paraId="336E4D27" w14:textId="77777777" w:rsidR="00DA438B" w:rsidRPr="00FB3902" w:rsidRDefault="00DA438B" w:rsidP="00720B15">
            <w:pPr>
              <w:rPr>
                <w:sz w:val="16"/>
                <w:szCs w:val="16"/>
              </w:rPr>
            </w:pPr>
            <w:r w:rsidRPr="00FB3902">
              <w:rPr>
                <w:sz w:val="16"/>
                <w:szCs w:val="16"/>
              </w:rPr>
              <w:t>The present document has been developed within the 3rd Generation Partnership Project (3GPP</w:t>
            </w:r>
            <w:r w:rsidRPr="00FB3902">
              <w:rPr>
                <w:sz w:val="16"/>
                <w:szCs w:val="16"/>
                <w:vertAlign w:val="superscript"/>
              </w:rPr>
              <w:t xml:space="preserve"> TM</w:t>
            </w:r>
            <w:r w:rsidRPr="00FB3902">
              <w:rPr>
                <w:sz w:val="16"/>
                <w:szCs w:val="16"/>
              </w:rPr>
              <w:t>) and may be further elaborated for the purposes of 3GPP.</w:t>
            </w:r>
            <w:r w:rsidRPr="00FB3902">
              <w:rPr>
                <w:sz w:val="16"/>
                <w:szCs w:val="16"/>
              </w:rPr>
              <w:br/>
              <w:t>The present document has not been subject to any approval process by the 3GPP</w:t>
            </w:r>
            <w:r w:rsidRPr="00FB3902">
              <w:rPr>
                <w:sz w:val="16"/>
                <w:szCs w:val="16"/>
                <w:vertAlign w:val="superscript"/>
              </w:rPr>
              <w:t xml:space="preserve"> </w:t>
            </w:r>
            <w:r w:rsidRPr="00FB3902">
              <w:rPr>
                <w:sz w:val="16"/>
                <w:szCs w:val="16"/>
              </w:rPr>
              <w:t>Organizational Partners and shall not be implemented.</w:t>
            </w:r>
            <w:r w:rsidRPr="00FB3902">
              <w:rPr>
                <w:sz w:val="16"/>
                <w:szCs w:val="16"/>
              </w:rPr>
              <w:br/>
              <w:t>This Specification is provided for future development work within 3GPP</w:t>
            </w:r>
            <w:r w:rsidRPr="00FB3902">
              <w:rPr>
                <w:sz w:val="16"/>
                <w:szCs w:val="16"/>
                <w:vertAlign w:val="superscript"/>
              </w:rPr>
              <w:t xml:space="preserve"> </w:t>
            </w:r>
            <w:r w:rsidRPr="00FB3902">
              <w:rPr>
                <w:sz w:val="16"/>
                <w:szCs w:val="16"/>
              </w:rPr>
              <w:t>only. The Organizational Partners accept no liability for any use of this Specification.</w:t>
            </w:r>
            <w:r w:rsidRPr="00FB3902">
              <w:rPr>
                <w:sz w:val="16"/>
                <w:szCs w:val="16"/>
              </w:rPr>
              <w:br/>
              <w:t>Specifications and Reports for implementation of the 3GPP</w:t>
            </w:r>
            <w:r w:rsidRPr="00FB3902">
              <w:rPr>
                <w:sz w:val="16"/>
                <w:szCs w:val="16"/>
                <w:vertAlign w:val="superscript"/>
              </w:rPr>
              <w:t xml:space="preserve"> TM</w:t>
            </w:r>
            <w:r w:rsidRPr="00FB3902">
              <w:rPr>
                <w:sz w:val="16"/>
                <w:szCs w:val="16"/>
              </w:rPr>
              <w:t xml:space="preserve"> system should be obtained via the 3GPP Organizational Partners' Publications Offices.</w:t>
            </w:r>
          </w:p>
        </w:tc>
      </w:tr>
    </w:tbl>
    <w:p w14:paraId="7BB43204" w14:textId="77777777" w:rsidR="00DA438B" w:rsidRPr="00FB3902" w:rsidRDefault="00DA438B" w:rsidP="00DA438B">
      <w:pPr>
        <w:sectPr w:rsidR="00DA438B" w:rsidRPr="00FB3902" w:rsidSect="009114D7">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A438B" w:rsidRPr="00FB3902" w14:paraId="6885B48E" w14:textId="77777777" w:rsidTr="00720B15">
        <w:trPr>
          <w:cantSplit/>
          <w:trHeight w:hRule="exact" w:val="5669"/>
        </w:trPr>
        <w:tc>
          <w:tcPr>
            <w:tcW w:w="10423" w:type="dxa"/>
            <w:shd w:val="clear" w:color="auto" w:fill="auto"/>
          </w:tcPr>
          <w:p w14:paraId="4AEFB1D2" w14:textId="77777777" w:rsidR="00DA438B" w:rsidRPr="00FB3902" w:rsidRDefault="00DA438B" w:rsidP="00720B15">
            <w:pPr>
              <w:pStyle w:val="FP"/>
            </w:pPr>
            <w:bookmarkStart w:id="10" w:name="page2"/>
          </w:p>
        </w:tc>
      </w:tr>
      <w:tr w:rsidR="00DA438B" w:rsidRPr="00FB3902" w14:paraId="51CBC4DC" w14:textId="77777777" w:rsidTr="00720B15">
        <w:trPr>
          <w:cantSplit/>
          <w:trHeight w:hRule="exact" w:val="5386"/>
        </w:trPr>
        <w:tc>
          <w:tcPr>
            <w:tcW w:w="10423" w:type="dxa"/>
            <w:shd w:val="clear" w:color="auto" w:fill="auto"/>
          </w:tcPr>
          <w:p w14:paraId="6C6CA1AC" w14:textId="77777777" w:rsidR="00DA438B" w:rsidRPr="00FB3902" w:rsidRDefault="00DA438B" w:rsidP="00720B15">
            <w:pPr>
              <w:pStyle w:val="FP"/>
              <w:spacing w:after="240"/>
              <w:ind w:left="2835" w:right="2835"/>
              <w:jc w:val="center"/>
              <w:rPr>
                <w:rFonts w:ascii="Arial" w:hAnsi="Arial"/>
                <w:b/>
                <w:i/>
                <w:noProof/>
              </w:rPr>
            </w:pPr>
            <w:bookmarkStart w:id="11" w:name="coords3gpp"/>
            <w:r w:rsidRPr="00FB3902">
              <w:rPr>
                <w:rFonts w:ascii="Arial" w:hAnsi="Arial"/>
                <w:b/>
                <w:i/>
                <w:noProof/>
              </w:rPr>
              <w:t>3GPP</w:t>
            </w:r>
          </w:p>
          <w:p w14:paraId="1E832784" w14:textId="77777777" w:rsidR="00DA438B" w:rsidRPr="00FB3902" w:rsidRDefault="00DA438B" w:rsidP="00720B15">
            <w:pPr>
              <w:pStyle w:val="FP"/>
              <w:pBdr>
                <w:bottom w:val="single" w:sz="6" w:space="1" w:color="auto"/>
              </w:pBdr>
              <w:ind w:left="2835" w:right="2835"/>
              <w:jc w:val="center"/>
              <w:rPr>
                <w:noProof/>
              </w:rPr>
            </w:pPr>
            <w:r w:rsidRPr="00FB3902">
              <w:rPr>
                <w:noProof/>
              </w:rPr>
              <w:t>Postal address</w:t>
            </w:r>
          </w:p>
          <w:p w14:paraId="288FB950" w14:textId="77777777" w:rsidR="00DA438B" w:rsidRPr="00FB3902" w:rsidRDefault="00DA438B" w:rsidP="00720B15">
            <w:pPr>
              <w:pStyle w:val="FP"/>
              <w:ind w:left="2835" w:right="2835"/>
              <w:jc w:val="center"/>
              <w:rPr>
                <w:rFonts w:ascii="Arial" w:hAnsi="Arial"/>
                <w:noProof/>
                <w:sz w:val="18"/>
              </w:rPr>
            </w:pPr>
          </w:p>
          <w:p w14:paraId="2CC4FB0B"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3GPP support office address</w:t>
            </w:r>
          </w:p>
          <w:p w14:paraId="1BDFABB1"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650 Route des Lucioles - Sophia Antipolis</w:t>
            </w:r>
          </w:p>
          <w:p w14:paraId="6ECA5ED8"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Valbonne - FRANCE</w:t>
            </w:r>
          </w:p>
          <w:p w14:paraId="64A5717D" w14:textId="77777777" w:rsidR="00DA438B" w:rsidRPr="00FB3902" w:rsidRDefault="00DA438B" w:rsidP="00720B15">
            <w:pPr>
              <w:pStyle w:val="FP"/>
              <w:spacing w:after="20"/>
              <w:ind w:left="2835" w:right="2835"/>
              <w:jc w:val="center"/>
              <w:rPr>
                <w:rFonts w:ascii="Arial" w:hAnsi="Arial"/>
                <w:noProof/>
                <w:sz w:val="18"/>
              </w:rPr>
            </w:pPr>
            <w:r w:rsidRPr="00FB3902">
              <w:rPr>
                <w:rFonts w:ascii="Arial" w:hAnsi="Arial"/>
                <w:noProof/>
                <w:sz w:val="18"/>
              </w:rPr>
              <w:t>Tel.: +33 4 92 94 42 00 Fax: +33 4 93 65 47 16</w:t>
            </w:r>
          </w:p>
          <w:p w14:paraId="39FFAD57"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Internet</w:t>
            </w:r>
          </w:p>
          <w:p w14:paraId="20A9AFC9"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https://www.3gpp.org</w:t>
            </w:r>
            <w:bookmarkEnd w:id="11"/>
          </w:p>
          <w:p w14:paraId="28C968F2" w14:textId="77777777" w:rsidR="00DA438B" w:rsidRPr="00FB3902" w:rsidRDefault="00DA438B" w:rsidP="00720B15">
            <w:pPr>
              <w:rPr>
                <w:noProof/>
              </w:rPr>
            </w:pPr>
          </w:p>
        </w:tc>
      </w:tr>
      <w:tr w:rsidR="00DA438B" w:rsidRPr="00FB3902" w14:paraId="1F2E692B" w14:textId="77777777" w:rsidTr="00720B15">
        <w:trPr>
          <w:cantSplit/>
        </w:trPr>
        <w:tc>
          <w:tcPr>
            <w:tcW w:w="10423" w:type="dxa"/>
            <w:shd w:val="clear" w:color="auto" w:fill="auto"/>
            <w:vAlign w:val="bottom"/>
          </w:tcPr>
          <w:p w14:paraId="114C0790" w14:textId="77777777" w:rsidR="00DA438B" w:rsidRPr="00FB3902" w:rsidRDefault="00DA438B" w:rsidP="00720B15">
            <w:pPr>
              <w:pStyle w:val="FP"/>
              <w:pBdr>
                <w:bottom w:val="single" w:sz="6" w:space="1" w:color="auto"/>
              </w:pBdr>
              <w:spacing w:after="240"/>
              <w:jc w:val="center"/>
              <w:rPr>
                <w:rFonts w:ascii="Arial" w:hAnsi="Arial"/>
                <w:b/>
                <w:i/>
                <w:noProof/>
              </w:rPr>
            </w:pPr>
            <w:bookmarkStart w:id="12" w:name="copyrightNotification"/>
            <w:r w:rsidRPr="00FB3902">
              <w:rPr>
                <w:rFonts w:ascii="Arial" w:hAnsi="Arial"/>
                <w:b/>
                <w:i/>
                <w:noProof/>
              </w:rPr>
              <w:t>Copyright Notification</w:t>
            </w:r>
          </w:p>
          <w:p w14:paraId="2CCAD869" w14:textId="77777777" w:rsidR="00DA438B" w:rsidRPr="00FB3902" w:rsidRDefault="00DA438B" w:rsidP="00720B15">
            <w:pPr>
              <w:pStyle w:val="FP"/>
              <w:jc w:val="center"/>
              <w:rPr>
                <w:noProof/>
              </w:rPr>
            </w:pPr>
            <w:r w:rsidRPr="00FB3902">
              <w:rPr>
                <w:noProof/>
              </w:rPr>
              <w:t>No part may be reproduced except as authorized by written permission.</w:t>
            </w:r>
            <w:r w:rsidRPr="00FB3902">
              <w:rPr>
                <w:noProof/>
              </w:rPr>
              <w:br/>
              <w:t>The copyright and the foregoing restriction extend to reproduction in all media.</w:t>
            </w:r>
          </w:p>
          <w:p w14:paraId="7CDCF75A" w14:textId="77777777" w:rsidR="00DA438B" w:rsidRPr="00FB3902" w:rsidRDefault="00DA438B" w:rsidP="00720B15">
            <w:pPr>
              <w:pStyle w:val="FP"/>
              <w:jc w:val="center"/>
              <w:rPr>
                <w:noProof/>
              </w:rPr>
            </w:pPr>
          </w:p>
          <w:p w14:paraId="440A3546" w14:textId="77777777" w:rsidR="00DA438B" w:rsidRPr="00FB3902" w:rsidRDefault="00DA438B" w:rsidP="00720B15">
            <w:pPr>
              <w:pStyle w:val="FP"/>
              <w:jc w:val="center"/>
              <w:rPr>
                <w:noProof/>
                <w:sz w:val="18"/>
              </w:rPr>
            </w:pPr>
            <w:r w:rsidRPr="00FB3902">
              <w:rPr>
                <w:noProof/>
                <w:sz w:val="18"/>
              </w:rPr>
              <w:t xml:space="preserve">© </w:t>
            </w:r>
            <w:r>
              <w:rPr>
                <w:noProof/>
                <w:sz w:val="18"/>
              </w:rPr>
              <w:t>2023</w:t>
            </w:r>
            <w:r w:rsidRPr="00FB3902">
              <w:rPr>
                <w:noProof/>
                <w:sz w:val="18"/>
              </w:rPr>
              <w:t>, 3GPP Organizational Partners (ARIB, ATIS, CCSA, ETSI, TSDSI, TTA, TTC).</w:t>
            </w:r>
            <w:bookmarkStart w:id="13" w:name="copyrightaddon"/>
            <w:bookmarkEnd w:id="13"/>
          </w:p>
          <w:p w14:paraId="56AAA8C0" w14:textId="77777777" w:rsidR="00DA438B" w:rsidRPr="00FB3902" w:rsidRDefault="00DA438B" w:rsidP="00720B15">
            <w:pPr>
              <w:pStyle w:val="FP"/>
              <w:jc w:val="center"/>
              <w:rPr>
                <w:noProof/>
                <w:sz w:val="18"/>
              </w:rPr>
            </w:pPr>
            <w:r w:rsidRPr="00FB3902">
              <w:rPr>
                <w:noProof/>
                <w:sz w:val="18"/>
              </w:rPr>
              <w:t>All rights reserved.</w:t>
            </w:r>
          </w:p>
          <w:p w14:paraId="6C18C449" w14:textId="77777777" w:rsidR="00DA438B" w:rsidRPr="00FB3902" w:rsidRDefault="00DA438B" w:rsidP="00720B15">
            <w:pPr>
              <w:pStyle w:val="FP"/>
              <w:rPr>
                <w:noProof/>
                <w:sz w:val="18"/>
              </w:rPr>
            </w:pPr>
          </w:p>
          <w:p w14:paraId="0D2F0C00" w14:textId="77777777" w:rsidR="00DA438B" w:rsidRPr="00FB3902" w:rsidRDefault="00DA438B" w:rsidP="00720B15">
            <w:pPr>
              <w:pStyle w:val="FP"/>
              <w:rPr>
                <w:noProof/>
                <w:sz w:val="18"/>
              </w:rPr>
            </w:pPr>
            <w:r w:rsidRPr="00FB3902">
              <w:rPr>
                <w:noProof/>
                <w:sz w:val="18"/>
              </w:rPr>
              <w:t>UMTS™ is a Trade Mark of ETSI registered for the benefit of its members</w:t>
            </w:r>
          </w:p>
          <w:p w14:paraId="60EC09A1" w14:textId="77777777" w:rsidR="00DA438B" w:rsidRPr="00FB3902" w:rsidRDefault="00DA438B" w:rsidP="00720B15">
            <w:pPr>
              <w:pStyle w:val="FP"/>
              <w:rPr>
                <w:noProof/>
                <w:sz w:val="18"/>
              </w:rPr>
            </w:pPr>
            <w:r w:rsidRPr="00FB3902">
              <w:rPr>
                <w:noProof/>
                <w:sz w:val="18"/>
              </w:rPr>
              <w:t>3GPP™ is a Trade Mark of ETSI registered for the benefit of its Members and of the 3GPP Organizational Partners</w:t>
            </w:r>
            <w:r w:rsidRPr="00FB3902">
              <w:rPr>
                <w:noProof/>
                <w:sz w:val="18"/>
              </w:rPr>
              <w:br/>
              <w:t>LTE™ is a Trade Mark of ETSI registered for the benefit of its Members and of the 3GPP Organizational Partners</w:t>
            </w:r>
          </w:p>
          <w:p w14:paraId="5A3A5714" w14:textId="77777777" w:rsidR="00DA438B" w:rsidRPr="00FB3902" w:rsidRDefault="00DA438B" w:rsidP="00720B15">
            <w:pPr>
              <w:pStyle w:val="FP"/>
              <w:rPr>
                <w:noProof/>
                <w:sz w:val="18"/>
              </w:rPr>
            </w:pPr>
            <w:r w:rsidRPr="00FB3902">
              <w:rPr>
                <w:noProof/>
                <w:sz w:val="18"/>
              </w:rPr>
              <w:t>GSM® and the GSM logo are registered and owned by the GSM Association</w:t>
            </w:r>
            <w:bookmarkEnd w:id="12"/>
          </w:p>
          <w:p w14:paraId="0B2B8232" w14:textId="77777777" w:rsidR="00DA438B" w:rsidRPr="00FB3902" w:rsidRDefault="00DA438B" w:rsidP="00720B15"/>
        </w:tc>
      </w:tr>
      <w:bookmarkEnd w:id="10"/>
    </w:tbl>
    <w:p w14:paraId="153936B0" w14:textId="52856884" w:rsidR="00080512" w:rsidRPr="004D3578" w:rsidRDefault="00DA438B">
      <w:pPr>
        <w:pStyle w:val="TT"/>
      </w:pPr>
      <w:r w:rsidRPr="00FB3902">
        <w:br w:type="page"/>
      </w:r>
      <w:r w:rsidR="00080512" w:rsidRPr="004D3578">
        <w:lastRenderedPageBreak/>
        <w:t>Contents</w:t>
      </w:r>
    </w:p>
    <w:p w14:paraId="32E145A0" w14:textId="1640B2AF" w:rsidR="00666AA1"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66AA1">
        <w:rPr>
          <w:noProof/>
        </w:rPr>
        <w:t>Foreword</w:t>
      </w:r>
      <w:r w:rsidR="00666AA1">
        <w:rPr>
          <w:noProof/>
        </w:rPr>
        <w:tab/>
      </w:r>
      <w:r w:rsidR="00666AA1">
        <w:rPr>
          <w:noProof/>
        </w:rPr>
        <w:fldChar w:fldCharType="begin" w:fldLock="1"/>
      </w:r>
      <w:r w:rsidR="00666AA1">
        <w:rPr>
          <w:noProof/>
        </w:rPr>
        <w:instrText xml:space="preserve"> PAGEREF _Toc152694522 \h </w:instrText>
      </w:r>
      <w:r w:rsidR="00666AA1">
        <w:rPr>
          <w:noProof/>
        </w:rPr>
      </w:r>
      <w:r w:rsidR="00666AA1">
        <w:rPr>
          <w:noProof/>
        </w:rPr>
        <w:fldChar w:fldCharType="separate"/>
      </w:r>
      <w:r w:rsidR="00666AA1">
        <w:rPr>
          <w:noProof/>
        </w:rPr>
        <w:t>5</w:t>
      </w:r>
      <w:r w:rsidR="00666AA1">
        <w:rPr>
          <w:noProof/>
        </w:rPr>
        <w:fldChar w:fldCharType="end"/>
      </w:r>
    </w:p>
    <w:p w14:paraId="0738D709" w14:textId="4D8AAC67" w:rsidR="00666AA1" w:rsidRDefault="00666AA1">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_Toc152694523 \h </w:instrText>
      </w:r>
      <w:r>
        <w:rPr>
          <w:noProof/>
        </w:rPr>
      </w:r>
      <w:r>
        <w:rPr>
          <w:noProof/>
        </w:rPr>
        <w:fldChar w:fldCharType="separate"/>
      </w:r>
      <w:r>
        <w:rPr>
          <w:noProof/>
        </w:rPr>
        <w:t>6</w:t>
      </w:r>
      <w:r>
        <w:rPr>
          <w:noProof/>
        </w:rPr>
        <w:fldChar w:fldCharType="end"/>
      </w:r>
    </w:p>
    <w:p w14:paraId="2A9E1876" w14:textId="3ABA1D36" w:rsidR="00666AA1" w:rsidRDefault="00666AA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_Toc152694524 \h </w:instrText>
      </w:r>
      <w:r>
        <w:rPr>
          <w:noProof/>
        </w:rPr>
      </w:r>
      <w:r>
        <w:rPr>
          <w:noProof/>
        </w:rPr>
        <w:fldChar w:fldCharType="separate"/>
      </w:r>
      <w:r>
        <w:rPr>
          <w:noProof/>
        </w:rPr>
        <w:t>7</w:t>
      </w:r>
      <w:r>
        <w:rPr>
          <w:noProof/>
        </w:rPr>
        <w:fldChar w:fldCharType="end"/>
      </w:r>
    </w:p>
    <w:p w14:paraId="0E1D3672" w14:textId="7BDFC244" w:rsidR="00666AA1" w:rsidRDefault="00666AA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_Toc152694525 \h </w:instrText>
      </w:r>
      <w:r>
        <w:rPr>
          <w:noProof/>
        </w:rPr>
      </w:r>
      <w:r>
        <w:rPr>
          <w:noProof/>
        </w:rPr>
        <w:fldChar w:fldCharType="separate"/>
      </w:r>
      <w:r>
        <w:rPr>
          <w:noProof/>
        </w:rPr>
        <w:t>7</w:t>
      </w:r>
      <w:r>
        <w:rPr>
          <w:noProof/>
        </w:rPr>
        <w:fldChar w:fldCharType="end"/>
      </w:r>
    </w:p>
    <w:p w14:paraId="11BE6326" w14:textId="4C531062" w:rsidR="00666AA1" w:rsidRDefault="00666AA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_Toc152694526 \h </w:instrText>
      </w:r>
      <w:r>
        <w:rPr>
          <w:noProof/>
        </w:rPr>
      </w:r>
      <w:r>
        <w:rPr>
          <w:noProof/>
        </w:rPr>
        <w:fldChar w:fldCharType="separate"/>
      </w:r>
      <w:r>
        <w:rPr>
          <w:noProof/>
        </w:rPr>
        <w:t>7</w:t>
      </w:r>
      <w:r>
        <w:rPr>
          <w:noProof/>
        </w:rPr>
        <w:fldChar w:fldCharType="end"/>
      </w:r>
    </w:p>
    <w:p w14:paraId="4FEE50F7" w14:textId="3B1D10A3"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_Toc152694527 \h </w:instrText>
      </w:r>
      <w:r>
        <w:rPr>
          <w:noProof/>
        </w:rPr>
      </w:r>
      <w:r>
        <w:rPr>
          <w:noProof/>
        </w:rPr>
        <w:fldChar w:fldCharType="separate"/>
      </w:r>
      <w:r>
        <w:rPr>
          <w:noProof/>
        </w:rPr>
        <w:t>7</w:t>
      </w:r>
      <w:r>
        <w:rPr>
          <w:noProof/>
        </w:rPr>
        <w:fldChar w:fldCharType="end"/>
      </w:r>
    </w:p>
    <w:p w14:paraId="04A4FB5C" w14:textId="6F96A0F8"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_Toc152694528 \h </w:instrText>
      </w:r>
      <w:r>
        <w:rPr>
          <w:noProof/>
        </w:rPr>
      </w:r>
      <w:r>
        <w:rPr>
          <w:noProof/>
        </w:rPr>
        <w:fldChar w:fldCharType="separate"/>
      </w:r>
      <w:r>
        <w:rPr>
          <w:noProof/>
        </w:rPr>
        <w:t>8</w:t>
      </w:r>
      <w:r>
        <w:rPr>
          <w:noProof/>
        </w:rPr>
        <w:fldChar w:fldCharType="end"/>
      </w:r>
    </w:p>
    <w:p w14:paraId="484BB3EA" w14:textId="6FE2BDE7"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_Toc152694529 \h </w:instrText>
      </w:r>
      <w:r>
        <w:rPr>
          <w:noProof/>
        </w:rPr>
      </w:r>
      <w:r>
        <w:rPr>
          <w:noProof/>
        </w:rPr>
        <w:fldChar w:fldCharType="separate"/>
      </w:r>
      <w:r>
        <w:rPr>
          <w:noProof/>
        </w:rPr>
        <w:t>8</w:t>
      </w:r>
      <w:r>
        <w:rPr>
          <w:noProof/>
        </w:rPr>
        <w:fldChar w:fldCharType="end"/>
      </w:r>
    </w:p>
    <w:p w14:paraId="1B41FA64" w14:textId="080CEDB4" w:rsidR="00666AA1" w:rsidRDefault="00666AA1">
      <w:pPr>
        <w:pStyle w:val="TOC1"/>
        <w:rPr>
          <w:rFonts w:asciiTheme="minorHAnsi" w:eastAsiaTheme="minorEastAsia" w:hAnsiTheme="minorHAnsi" w:cstheme="minorBidi"/>
          <w:noProof/>
          <w:kern w:val="2"/>
          <w:szCs w:val="22"/>
          <w:lang w:eastAsia="en-GB"/>
          <w14:ligatures w14:val="standardContextual"/>
        </w:rPr>
      </w:pPr>
      <w:r w:rsidRPr="00E95788">
        <w:rPr>
          <w:noProof/>
          <w:lang w:val="en-US"/>
        </w:rPr>
        <w:t>4</w:t>
      </w:r>
      <w:r>
        <w:rPr>
          <w:rFonts w:asciiTheme="minorHAnsi" w:eastAsiaTheme="minorEastAsia" w:hAnsiTheme="minorHAnsi" w:cstheme="minorBidi"/>
          <w:noProof/>
          <w:kern w:val="2"/>
          <w:szCs w:val="22"/>
          <w:lang w:eastAsia="en-GB"/>
          <w14:ligatures w14:val="standardContextual"/>
        </w:rPr>
        <w:tab/>
      </w:r>
      <w:r w:rsidRPr="00E95788">
        <w:rPr>
          <w:noProof/>
          <w:lang w:val="en-US"/>
        </w:rPr>
        <w:t>Prerequisites</w:t>
      </w:r>
      <w:r>
        <w:rPr>
          <w:noProof/>
        </w:rPr>
        <w:tab/>
      </w:r>
      <w:r>
        <w:rPr>
          <w:noProof/>
        </w:rPr>
        <w:fldChar w:fldCharType="begin" w:fldLock="1"/>
      </w:r>
      <w:r>
        <w:rPr>
          <w:noProof/>
        </w:rPr>
        <w:instrText xml:space="preserve"> PAGEREF _Toc152694530 \h </w:instrText>
      </w:r>
      <w:r>
        <w:rPr>
          <w:noProof/>
        </w:rPr>
      </w:r>
      <w:r>
        <w:rPr>
          <w:noProof/>
        </w:rPr>
        <w:fldChar w:fldCharType="separate"/>
      </w:r>
      <w:r>
        <w:rPr>
          <w:noProof/>
        </w:rPr>
        <w:t>9</w:t>
      </w:r>
      <w:r>
        <w:rPr>
          <w:noProof/>
        </w:rPr>
        <w:fldChar w:fldCharType="end"/>
      </w:r>
    </w:p>
    <w:p w14:paraId="4D2F94C3" w14:textId="660F26B6"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sidRPr="00E95788">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XR concepts</w:t>
      </w:r>
      <w:r>
        <w:rPr>
          <w:noProof/>
        </w:rPr>
        <w:tab/>
      </w:r>
      <w:r>
        <w:rPr>
          <w:noProof/>
        </w:rPr>
        <w:fldChar w:fldCharType="begin" w:fldLock="1"/>
      </w:r>
      <w:r>
        <w:rPr>
          <w:noProof/>
        </w:rPr>
        <w:instrText xml:space="preserve"> PAGEREF _Toc152694531 \h </w:instrText>
      </w:r>
      <w:r>
        <w:rPr>
          <w:noProof/>
        </w:rPr>
      </w:r>
      <w:r>
        <w:rPr>
          <w:noProof/>
        </w:rPr>
        <w:fldChar w:fldCharType="separate"/>
      </w:r>
      <w:r>
        <w:rPr>
          <w:noProof/>
        </w:rPr>
        <w:t>9</w:t>
      </w:r>
      <w:r>
        <w:rPr>
          <w:noProof/>
        </w:rPr>
        <w:fldChar w:fldCharType="end"/>
      </w:r>
    </w:p>
    <w:p w14:paraId="356ACCCA" w14:textId="08A23FCE"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sidRPr="00E95788">
        <w:rPr>
          <w:noProof/>
          <w:lang w:val="en-US"/>
        </w:rPr>
        <w:t>4.1.1</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General</w:t>
      </w:r>
      <w:r>
        <w:rPr>
          <w:noProof/>
        </w:rPr>
        <w:tab/>
      </w:r>
      <w:r>
        <w:rPr>
          <w:noProof/>
        </w:rPr>
        <w:fldChar w:fldCharType="begin" w:fldLock="1"/>
      </w:r>
      <w:r>
        <w:rPr>
          <w:noProof/>
        </w:rPr>
        <w:instrText xml:space="preserve"> PAGEREF _Toc152694532 \h </w:instrText>
      </w:r>
      <w:r>
        <w:rPr>
          <w:noProof/>
        </w:rPr>
      </w:r>
      <w:r>
        <w:rPr>
          <w:noProof/>
        </w:rPr>
        <w:fldChar w:fldCharType="separate"/>
      </w:r>
      <w:r>
        <w:rPr>
          <w:noProof/>
        </w:rPr>
        <w:t>9</w:t>
      </w:r>
      <w:r>
        <w:rPr>
          <w:noProof/>
        </w:rPr>
        <w:fldChar w:fldCharType="end"/>
      </w:r>
    </w:p>
    <w:p w14:paraId="5D3F33F4" w14:textId="08E739E3"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sidRPr="00E95788">
        <w:rPr>
          <w:noProof/>
          <w:lang w:val="en-US"/>
        </w:rPr>
        <w:t>4.1.2</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XR Runtime</w:t>
      </w:r>
      <w:r>
        <w:rPr>
          <w:noProof/>
        </w:rPr>
        <w:tab/>
      </w:r>
      <w:r>
        <w:rPr>
          <w:noProof/>
        </w:rPr>
        <w:fldChar w:fldCharType="begin" w:fldLock="1"/>
      </w:r>
      <w:r>
        <w:rPr>
          <w:noProof/>
        </w:rPr>
        <w:instrText xml:space="preserve"> PAGEREF _Toc152694533 \h </w:instrText>
      </w:r>
      <w:r>
        <w:rPr>
          <w:noProof/>
        </w:rPr>
      </w:r>
      <w:r>
        <w:rPr>
          <w:noProof/>
        </w:rPr>
        <w:fldChar w:fldCharType="separate"/>
      </w:r>
      <w:r>
        <w:rPr>
          <w:noProof/>
        </w:rPr>
        <w:t>9</w:t>
      </w:r>
      <w:r>
        <w:rPr>
          <w:noProof/>
        </w:rPr>
        <w:fldChar w:fldCharType="end"/>
      </w:r>
    </w:p>
    <w:p w14:paraId="5CB8F7EC" w14:textId="5EC03838" w:rsidR="00666AA1" w:rsidRDefault="00666AA1">
      <w:pPr>
        <w:pStyle w:val="TOC4"/>
        <w:rPr>
          <w:rFonts w:asciiTheme="minorHAnsi" w:eastAsiaTheme="minorEastAsia" w:hAnsiTheme="minorHAnsi" w:cstheme="minorBidi"/>
          <w:noProof/>
          <w:kern w:val="2"/>
          <w:sz w:val="22"/>
          <w:szCs w:val="22"/>
          <w:lang w:eastAsia="en-GB"/>
          <w14:ligatures w14:val="standardContextual"/>
        </w:rPr>
      </w:pPr>
      <w:r w:rsidRPr="00E95788">
        <w:rPr>
          <w:noProof/>
          <w:lang w:val="en-US"/>
        </w:rPr>
        <w:t>4.1.2.1</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General</w:t>
      </w:r>
      <w:r>
        <w:rPr>
          <w:noProof/>
        </w:rPr>
        <w:tab/>
      </w:r>
      <w:r>
        <w:rPr>
          <w:noProof/>
        </w:rPr>
        <w:fldChar w:fldCharType="begin" w:fldLock="1"/>
      </w:r>
      <w:r>
        <w:rPr>
          <w:noProof/>
        </w:rPr>
        <w:instrText xml:space="preserve"> PAGEREF _Toc152694534 \h </w:instrText>
      </w:r>
      <w:r>
        <w:rPr>
          <w:noProof/>
        </w:rPr>
      </w:r>
      <w:r>
        <w:rPr>
          <w:noProof/>
        </w:rPr>
        <w:fldChar w:fldCharType="separate"/>
      </w:r>
      <w:r>
        <w:rPr>
          <w:noProof/>
        </w:rPr>
        <w:t>9</w:t>
      </w:r>
      <w:r>
        <w:rPr>
          <w:noProof/>
        </w:rPr>
        <w:fldChar w:fldCharType="end"/>
      </w:r>
    </w:p>
    <w:p w14:paraId="3F0C023C" w14:textId="1654F90C" w:rsidR="00666AA1" w:rsidRDefault="00666AA1">
      <w:pPr>
        <w:pStyle w:val="TOC4"/>
        <w:rPr>
          <w:rFonts w:asciiTheme="minorHAnsi" w:eastAsiaTheme="minorEastAsia" w:hAnsiTheme="minorHAnsi" w:cstheme="minorBidi"/>
          <w:noProof/>
          <w:kern w:val="2"/>
          <w:sz w:val="22"/>
          <w:szCs w:val="22"/>
          <w:lang w:eastAsia="en-GB"/>
          <w14:ligatures w14:val="standardContextual"/>
        </w:rPr>
      </w:pPr>
      <w:r w:rsidRPr="00E95788">
        <w:rPr>
          <w:noProof/>
          <w:lang w:val="en-US"/>
        </w:rPr>
        <w:t>4.1.2.2</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XR session and rendering loop (informative)</w:t>
      </w:r>
      <w:r>
        <w:rPr>
          <w:noProof/>
        </w:rPr>
        <w:tab/>
      </w:r>
      <w:r>
        <w:rPr>
          <w:noProof/>
        </w:rPr>
        <w:fldChar w:fldCharType="begin" w:fldLock="1"/>
      </w:r>
      <w:r>
        <w:rPr>
          <w:noProof/>
        </w:rPr>
        <w:instrText xml:space="preserve"> PAGEREF _Toc152694535 \h </w:instrText>
      </w:r>
      <w:r>
        <w:rPr>
          <w:noProof/>
        </w:rPr>
      </w:r>
      <w:r>
        <w:rPr>
          <w:noProof/>
        </w:rPr>
        <w:fldChar w:fldCharType="separate"/>
      </w:r>
      <w:r>
        <w:rPr>
          <w:noProof/>
        </w:rPr>
        <w:t>10</w:t>
      </w:r>
      <w:r>
        <w:rPr>
          <w:noProof/>
        </w:rPr>
        <w:fldChar w:fldCharType="end"/>
      </w:r>
    </w:p>
    <w:p w14:paraId="4ABE880B" w14:textId="36E194D3"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XR system capabilities</w:t>
      </w:r>
      <w:r>
        <w:rPr>
          <w:noProof/>
        </w:rPr>
        <w:tab/>
      </w:r>
      <w:r>
        <w:rPr>
          <w:noProof/>
        </w:rPr>
        <w:fldChar w:fldCharType="begin" w:fldLock="1"/>
      </w:r>
      <w:r>
        <w:rPr>
          <w:noProof/>
        </w:rPr>
        <w:instrText xml:space="preserve"> PAGEREF _Toc152694536 \h </w:instrText>
      </w:r>
      <w:r>
        <w:rPr>
          <w:noProof/>
        </w:rPr>
      </w:r>
      <w:r>
        <w:rPr>
          <w:noProof/>
        </w:rPr>
        <w:fldChar w:fldCharType="separate"/>
      </w:r>
      <w:r>
        <w:rPr>
          <w:noProof/>
        </w:rPr>
        <w:t>11</w:t>
      </w:r>
      <w:r>
        <w:rPr>
          <w:noProof/>
        </w:rPr>
        <w:fldChar w:fldCharType="end"/>
      </w:r>
    </w:p>
    <w:p w14:paraId="0A75FC72" w14:textId="7172325E"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sidRPr="00E95788">
        <w:rPr>
          <w:noProof/>
          <w:lang w:val="en-US"/>
        </w:rPr>
        <w:t>4.2</w:t>
      </w:r>
      <w:r>
        <w:rPr>
          <w:rFonts w:asciiTheme="minorHAnsi" w:eastAsiaTheme="minorEastAsia" w:hAnsiTheme="minorHAnsi" w:cstheme="minorBidi"/>
          <w:noProof/>
          <w:kern w:val="2"/>
          <w:sz w:val="22"/>
          <w:szCs w:val="22"/>
          <w:lang w:eastAsia="en-GB"/>
          <w14:ligatures w14:val="standardContextual"/>
        </w:rPr>
        <w:tab/>
      </w:r>
      <w:r>
        <w:rPr>
          <w:noProof/>
        </w:rPr>
        <w:t>Media pipelines and rendering loop</w:t>
      </w:r>
      <w:r>
        <w:rPr>
          <w:noProof/>
        </w:rPr>
        <w:tab/>
      </w:r>
      <w:r>
        <w:rPr>
          <w:noProof/>
        </w:rPr>
        <w:fldChar w:fldCharType="begin" w:fldLock="1"/>
      </w:r>
      <w:r>
        <w:rPr>
          <w:noProof/>
        </w:rPr>
        <w:instrText xml:space="preserve"> PAGEREF _Toc152694537 \h </w:instrText>
      </w:r>
      <w:r>
        <w:rPr>
          <w:noProof/>
        </w:rPr>
      </w:r>
      <w:r>
        <w:rPr>
          <w:noProof/>
        </w:rPr>
        <w:fldChar w:fldCharType="separate"/>
      </w:r>
      <w:r>
        <w:rPr>
          <w:noProof/>
        </w:rPr>
        <w:t>15</w:t>
      </w:r>
      <w:r>
        <w:rPr>
          <w:noProof/>
        </w:rPr>
        <w:fldChar w:fldCharType="end"/>
      </w:r>
    </w:p>
    <w:p w14:paraId="6B624AD9" w14:textId="5519434A"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_Toc152694538 \h </w:instrText>
      </w:r>
      <w:r>
        <w:rPr>
          <w:noProof/>
        </w:rPr>
      </w:r>
      <w:r>
        <w:rPr>
          <w:noProof/>
        </w:rPr>
        <w:fldChar w:fldCharType="separate"/>
      </w:r>
      <w:r>
        <w:rPr>
          <w:noProof/>
        </w:rPr>
        <w:t>15</w:t>
      </w:r>
      <w:r>
        <w:rPr>
          <w:noProof/>
        </w:rPr>
        <w:fldChar w:fldCharType="end"/>
      </w:r>
    </w:p>
    <w:p w14:paraId="34DE51D5" w14:textId="412D29EB"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Basic media pipeline</w:t>
      </w:r>
      <w:r>
        <w:rPr>
          <w:noProof/>
        </w:rPr>
        <w:tab/>
      </w:r>
      <w:r>
        <w:rPr>
          <w:noProof/>
        </w:rPr>
        <w:fldChar w:fldCharType="begin" w:fldLock="1"/>
      </w:r>
      <w:r>
        <w:rPr>
          <w:noProof/>
        </w:rPr>
        <w:instrText xml:space="preserve"> PAGEREF _Toc152694539 \h </w:instrText>
      </w:r>
      <w:r>
        <w:rPr>
          <w:noProof/>
        </w:rPr>
      </w:r>
      <w:r>
        <w:rPr>
          <w:noProof/>
        </w:rPr>
        <w:fldChar w:fldCharType="separate"/>
      </w:r>
      <w:r>
        <w:rPr>
          <w:noProof/>
        </w:rPr>
        <w:t>16</w:t>
      </w:r>
      <w:r>
        <w:rPr>
          <w:noProof/>
        </w:rPr>
        <w:fldChar w:fldCharType="end"/>
      </w:r>
    </w:p>
    <w:p w14:paraId="4FF61A8A" w14:textId="28490F2E"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Advanced media pipelines</w:t>
      </w:r>
      <w:r>
        <w:rPr>
          <w:noProof/>
        </w:rPr>
        <w:tab/>
      </w:r>
      <w:r>
        <w:rPr>
          <w:noProof/>
        </w:rPr>
        <w:fldChar w:fldCharType="begin" w:fldLock="1"/>
      </w:r>
      <w:r>
        <w:rPr>
          <w:noProof/>
        </w:rPr>
        <w:instrText xml:space="preserve"> PAGEREF _Toc152694540 \h </w:instrText>
      </w:r>
      <w:r>
        <w:rPr>
          <w:noProof/>
        </w:rPr>
      </w:r>
      <w:r>
        <w:rPr>
          <w:noProof/>
        </w:rPr>
        <w:fldChar w:fldCharType="separate"/>
      </w:r>
      <w:r>
        <w:rPr>
          <w:noProof/>
        </w:rPr>
        <w:t>16</w:t>
      </w:r>
      <w:r>
        <w:rPr>
          <w:noProof/>
        </w:rPr>
        <w:fldChar w:fldCharType="end"/>
      </w:r>
    </w:p>
    <w:p w14:paraId="2F6508E2" w14:textId="4D4272EC"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Rendering capabilities</w:t>
      </w:r>
      <w:r>
        <w:rPr>
          <w:noProof/>
        </w:rPr>
        <w:tab/>
      </w:r>
      <w:r>
        <w:rPr>
          <w:noProof/>
        </w:rPr>
        <w:fldChar w:fldCharType="begin" w:fldLock="1"/>
      </w:r>
      <w:r>
        <w:rPr>
          <w:noProof/>
        </w:rPr>
        <w:instrText xml:space="preserve"> PAGEREF _Toc152694541 \h </w:instrText>
      </w:r>
      <w:r>
        <w:rPr>
          <w:noProof/>
        </w:rPr>
      </w:r>
      <w:r>
        <w:rPr>
          <w:noProof/>
        </w:rPr>
        <w:fldChar w:fldCharType="separate"/>
      </w:r>
      <w:r>
        <w:rPr>
          <w:noProof/>
        </w:rPr>
        <w:t>16</w:t>
      </w:r>
      <w:r>
        <w:rPr>
          <w:noProof/>
        </w:rPr>
        <w:fldChar w:fldCharType="end"/>
      </w:r>
    </w:p>
    <w:p w14:paraId="52129D64" w14:textId="60C4360D"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sidRPr="00E95788">
        <w:rPr>
          <w:noProof/>
          <w:lang w:val="en-US"/>
        </w:rPr>
        <w:t>4.3</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Application and service provider view</w:t>
      </w:r>
      <w:r>
        <w:rPr>
          <w:noProof/>
        </w:rPr>
        <w:tab/>
      </w:r>
      <w:r>
        <w:rPr>
          <w:noProof/>
        </w:rPr>
        <w:fldChar w:fldCharType="begin" w:fldLock="1"/>
      </w:r>
      <w:r>
        <w:rPr>
          <w:noProof/>
        </w:rPr>
        <w:instrText xml:space="preserve"> PAGEREF _Toc152694542 \h </w:instrText>
      </w:r>
      <w:r>
        <w:rPr>
          <w:noProof/>
        </w:rPr>
      </w:r>
      <w:r>
        <w:rPr>
          <w:noProof/>
        </w:rPr>
        <w:fldChar w:fldCharType="separate"/>
      </w:r>
      <w:r>
        <w:rPr>
          <w:noProof/>
        </w:rPr>
        <w:t>16</w:t>
      </w:r>
      <w:r>
        <w:rPr>
          <w:noProof/>
        </w:rPr>
        <w:fldChar w:fldCharType="end"/>
      </w:r>
    </w:p>
    <w:p w14:paraId="2F2CF69F" w14:textId="1AFBA189"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sidRPr="00E95788">
        <w:rPr>
          <w:noProof/>
          <w:lang w:val="en-US"/>
        </w:rPr>
        <w:t>4.4</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Structure of the specification</w:t>
      </w:r>
      <w:r>
        <w:rPr>
          <w:noProof/>
        </w:rPr>
        <w:tab/>
      </w:r>
      <w:r>
        <w:rPr>
          <w:noProof/>
        </w:rPr>
        <w:fldChar w:fldCharType="begin" w:fldLock="1"/>
      </w:r>
      <w:r>
        <w:rPr>
          <w:noProof/>
        </w:rPr>
        <w:instrText xml:space="preserve"> PAGEREF _Toc152694543 \h </w:instrText>
      </w:r>
      <w:r>
        <w:rPr>
          <w:noProof/>
        </w:rPr>
      </w:r>
      <w:r>
        <w:rPr>
          <w:noProof/>
        </w:rPr>
        <w:fldChar w:fldCharType="separate"/>
      </w:r>
      <w:r>
        <w:rPr>
          <w:noProof/>
        </w:rPr>
        <w:t>16</w:t>
      </w:r>
      <w:r>
        <w:rPr>
          <w:noProof/>
        </w:rPr>
        <w:fldChar w:fldCharType="end"/>
      </w:r>
    </w:p>
    <w:p w14:paraId="6AFDFDD0" w14:textId="07FC1C43" w:rsidR="00666AA1" w:rsidRDefault="00666AA1">
      <w:pPr>
        <w:pStyle w:val="TOC1"/>
        <w:rPr>
          <w:rFonts w:asciiTheme="minorHAnsi" w:eastAsiaTheme="minorEastAsia" w:hAnsiTheme="minorHAnsi" w:cstheme="minorBidi"/>
          <w:noProof/>
          <w:kern w:val="2"/>
          <w:szCs w:val="22"/>
          <w:lang w:eastAsia="en-GB"/>
          <w14:ligatures w14:val="standardContextual"/>
        </w:rPr>
      </w:pPr>
      <w:r w:rsidRPr="00E95788">
        <w:rPr>
          <w:noProof/>
          <w:lang w:val="en-US"/>
        </w:rPr>
        <w:t>5</w:t>
      </w:r>
      <w:r>
        <w:rPr>
          <w:rFonts w:asciiTheme="minorHAnsi" w:eastAsiaTheme="minorEastAsia" w:hAnsiTheme="minorHAnsi" w:cstheme="minorBidi"/>
          <w:noProof/>
          <w:kern w:val="2"/>
          <w:szCs w:val="22"/>
          <w:lang w:eastAsia="en-GB"/>
          <w14:ligatures w14:val="standardContextual"/>
        </w:rPr>
        <w:tab/>
      </w:r>
      <w:r w:rsidRPr="00E95788">
        <w:rPr>
          <w:noProof/>
          <w:lang w:val="en-US"/>
        </w:rPr>
        <w:t>Device reference architecture and interfaces</w:t>
      </w:r>
      <w:r>
        <w:rPr>
          <w:noProof/>
        </w:rPr>
        <w:tab/>
      </w:r>
      <w:r>
        <w:rPr>
          <w:noProof/>
        </w:rPr>
        <w:fldChar w:fldCharType="begin" w:fldLock="1"/>
      </w:r>
      <w:r>
        <w:rPr>
          <w:noProof/>
        </w:rPr>
        <w:instrText xml:space="preserve"> PAGEREF _Toc152694544 \h </w:instrText>
      </w:r>
      <w:r>
        <w:rPr>
          <w:noProof/>
        </w:rPr>
      </w:r>
      <w:r>
        <w:rPr>
          <w:noProof/>
        </w:rPr>
        <w:fldChar w:fldCharType="separate"/>
      </w:r>
      <w:r>
        <w:rPr>
          <w:noProof/>
        </w:rPr>
        <w:t>16</w:t>
      </w:r>
      <w:r>
        <w:rPr>
          <w:noProof/>
        </w:rPr>
        <w:fldChar w:fldCharType="end"/>
      </w:r>
    </w:p>
    <w:p w14:paraId="2CFEFC6A" w14:textId="26DD08B1"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Architecture</w:t>
      </w:r>
      <w:r>
        <w:rPr>
          <w:noProof/>
        </w:rPr>
        <w:tab/>
      </w:r>
      <w:r>
        <w:rPr>
          <w:noProof/>
        </w:rPr>
        <w:fldChar w:fldCharType="begin" w:fldLock="1"/>
      </w:r>
      <w:r>
        <w:rPr>
          <w:noProof/>
        </w:rPr>
        <w:instrText xml:space="preserve"> PAGEREF _Toc152694545 \h </w:instrText>
      </w:r>
      <w:r>
        <w:rPr>
          <w:noProof/>
        </w:rPr>
      </w:r>
      <w:r>
        <w:rPr>
          <w:noProof/>
        </w:rPr>
        <w:fldChar w:fldCharType="separate"/>
      </w:r>
      <w:r>
        <w:rPr>
          <w:noProof/>
        </w:rPr>
        <w:t>16</w:t>
      </w:r>
      <w:r>
        <w:rPr>
          <w:noProof/>
        </w:rPr>
        <w:fldChar w:fldCharType="end"/>
      </w:r>
    </w:p>
    <w:p w14:paraId="4D263F0E" w14:textId="3F8F078D"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Description of the functional blocks</w:t>
      </w:r>
      <w:r>
        <w:rPr>
          <w:noProof/>
        </w:rPr>
        <w:tab/>
      </w:r>
      <w:r>
        <w:rPr>
          <w:noProof/>
        </w:rPr>
        <w:fldChar w:fldCharType="begin" w:fldLock="1"/>
      </w:r>
      <w:r>
        <w:rPr>
          <w:noProof/>
        </w:rPr>
        <w:instrText xml:space="preserve"> PAGEREF _Toc152694546 \h </w:instrText>
      </w:r>
      <w:r>
        <w:rPr>
          <w:noProof/>
        </w:rPr>
      </w:r>
      <w:r>
        <w:rPr>
          <w:noProof/>
        </w:rPr>
        <w:fldChar w:fldCharType="separate"/>
      </w:r>
      <w:r>
        <w:rPr>
          <w:noProof/>
        </w:rPr>
        <w:t>17</w:t>
      </w:r>
      <w:r>
        <w:rPr>
          <w:noProof/>
        </w:rPr>
        <w:fldChar w:fldCharType="end"/>
      </w:r>
    </w:p>
    <w:p w14:paraId="4F4DE00A" w14:textId="44F326A3"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sidRPr="00E95788">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Interfaces and APIs</w:t>
      </w:r>
      <w:r>
        <w:rPr>
          <w:noProof/>
        </w:rPr>
        <w:tab/>
      </w:r>
      <w:r>
        <w:rPr>
          <w:noProof/>
        </w:rPr>
        <w:fldChar w:fldCharType="begin" w:fldLock="1"/>
      </w:r>
      <w:r>
        <w:rPr>
          <w:noProof/>
        </w:rPr>
        <w:instrText xml:space="preserve"> PAGEREF _Toc152694547 \h </w:instrText>
      </w:r>
      <w:r>
        <w:rPr>
          <w:noProof/>
        </w:rPr>
      </w:r>
      <w:r>
        <w:rPr>
          <w:noProof/>
        </w:rPr>
        <w:fldChar w:fldCharType="separate"/>
      </w:r>
      <w:r>
        <w:rPr>
          <w:noProof/>
        </w:rPr>
        <w:t>17</w:t>
      </w:r>
      <w:r>
        <w:rPr>
          <w:noProof/>
        </w:rPr>
        <w:fldChar w:fldCharType="end"/>
      </w:r>
    </w:p>
    <w:p w14:paraId="7998C54F" w14:textId="67DF38CB" w:rsidR="00666AA1" w:rsidRDefault="00666AA1">
      <w:pPr>
        <w:pStyle w:val="TOC1"/>
        <w:rPr>
          <w:rFonts w:asciiTheme="minorHAnsi" w:eastAsiaTheme="minorEastAsia" w:hAnsiTheme="minorHAnsi" w:cstheme="minorBidi"/>
          <w:noProof/>
          <w:kern w:val="2"/>
          <w:szCs w:val="22"/>
          <w:lang w:eastAsia="en-GB"/>
          <w14:ligatures w14:val="standardContextual"/>
        </w:rPr>
      </w:pPr>
      <w:r w:rsidRPr="00E95788">
        <w:rPr>
          <w:noProof/>
          <w:lang w:val="en-US"/>
        </w:rPr>
        <w:t>6</w:t>
      </w:r>
      <w:r>
        <w:rPr>
          <w:rFonts w:asciiTheme="minorHAnsi" w:eastAsiaTheme="minorEastAsia" w:hAnsiTheme="minorHAnsi" w:cstheme="minorBidi"/>
          <w:noProof/>
          <w:kern w:val="2"/>
          <w:szCs w:val="22"/>
          <w:lang w:eastAsia="en-GB"/>
          <w14:ligatures w14:val="standardContextual"/>
        </w:rPr>
        <w:tab/>
      </w:r>
      <w:r w:rsidRPr="00E95788">
        <w:rPr>
          <w:noProof/>
          <w:lang w:val="en-US"/>
        </w:rPr>
        <w:t>General and systems functions and capabilities</w:t>
      </w:r>
      <w:r>
        <w:rPr>
          <w:noProof/>
        </w:rPr>
        <w:tab/>
      </w:r>
      <w:r>
        <w:rPr>
          <w:noProof/>
        </w:rPr>
        <w:fldChar w:fldCharType="begin" w:fldLock="1"/>
      </w:r>
      <w:r>
        <w:rPr>
          <w:noProof/>
        </w:rPr>
        <w:instrText xml:space="preserve"> PAGEREF _Toc152694548 \h </w:instrText>
      </w:r>
      <w:r>
        <w:rPr>
          <w:noProof/>
        </w:rPr>
      </w:r>
      <w:r>
        <w:rPr>
          <w:noProof/>
        </w:rPr>
        <w:fldChar w:fldCharType="separate"/>
      </w:r>
      <w:r>
        <w:rPr>
          <w:noProof/>
        </w:rPr>
        <w:t>18</w:t>
      </w:r>
      <w:r>
        <w:rPr>
          <w:noProof/>
        </w:rPr>
        <w:fldChar w:fldCharType="end"/>
      </w:r>
    </w:p>
    <w:p w14:paraId="74D65431" w14:textId="575A9E95"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6.1</w:t>
      </w:r>
      <w:r>
        <w:rPr>
          <w:rFonts w:asciiTheme="minorHAnsi" w:eastAsiaTheme="minorEastAsia" w:hAnsiTheme="minorHAnsi" w:cstheme="minorBidi"/>
          <w:noProof/>
          <w:kern w:val="2"/>
          <w:sz w:val="22"/>
          <w:szCs w:val="22"/>
          <w:lang w:eastAsia="en-GB"/>
          <w14:ligatures w14:val="standardContextual"/>
        </w:rPr>
        <w:tab/>
      </w:r>
      <w:r>
        <w:rPr>
          <w:noProof/>
          <w:lang w:eastAsia="en-GB"/>
        </w:rPr>
        <w:t>Device API</w:t>
      </w:r>
      <w:r>
        <w:rPr>
          <w:noProof/>
        </w:rPr>
        <w:tab/>
      </w:r>
      <w:r>
        <w:rPr>
          <w:noProof/>
        </w:rPr>
        <w:fldChar w:fldCharType="begin" w:fldLock="1"/>
      </w:r>
      <w:r>
        <w:rPr>
          <w:noProof/>
        </w:rPr>
        <w:instrText xml:space="preserve"> PAGEREF _Toc152694549 \h </w:instrText>
      </w:r>
      <w:r>
        <w:rPr>
          <w:noProof/>
        </w:rPr>
      </w:r>
      <w:r>
        <w:rPr>
          <w:noProof/>
        </w:rPr>
        <w:fldChar w:fldCharType="separate"/>
      </w:r>
      <w:r>
        <w:rPr>
          <w:noProof/>
        </w:rPr>
        <w:t>18</w:t>
      </w:r>
      <w:r>
        <w:rPr>
          <w:noProof/>
        </w:rPr>
        <w:fldChar w:fldCharType="end"/>
      </w:r>
    </w:p>
    <w:p w14:paraId="5D68DC9A" w14:textId="791E5CFE"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lang w:eastAsia="en-GB"/>
        </w:rPr>
        <w:t>6.2</w:t>
      </w:r>
      <w:r>
        <w:rPr>
          <w:rFonts w:asciiTheme="minorHAnsi" w:eastAsiaTheme="minorEastAsia" w:hAnsiTheme="minorHAnsi" w:cstheme="minorBidi"/>
          <w:noProof/>
          <w:kern w:val="2"/>
          <w:sz w:val="22"/>
          <w:szCs w:val="22"/>
          <w:lang w:eastAsia="en-GB"/>
          <w14:ligatures w14:val="standardContextual"/>
        </w:rPr>
        <w:tab/>
      </w:r>
      <w:r>
        <w:rPr>
          <w:noProof/>
          <w:lang w:eastAsia="en-GB"/>
        </w:rPr>
        <w:t>Metadata formats</w:t>
      </w:r>
      <w:r>
        <w:rPr>
          <w:noProof/>
        </w:rPr>
        <w:tab/>
      </w:r>
      <w:r>
        <w:rPr>
          <w:noProof/>
        </w:rPr>
        <w:fldChar w:fldCharType="begin" w:fldLock="1"/>
      </w:r>
      <w:r>
        <w:rPr>
          <w:noProof/>
        </w:rPr>
        <w:instrText xml:space="preserve"> PAGEREF _Toc152694550 \h </w:instrText>
      </w:r>
      <w:r>
        <w:rPr>
          <w:noProof/>
        </w:rPr>
      </w:r>
      <w:r>
        <w:rPr>
          <w:noProof/>
        </w:rPr>
        <w:fldChar w:fldCharType="separate"/>
      </w:r>
      <w:r>
        <w:rPr>
          <w:noProof/>
        </w:rPr>
        <w:t>18</w:t>
      </w:r>
      <w:r>
        <w:rPr>
          <w:noProof/>
        </w:rPr>
        <w:fldChar w:fldCharType="end"/>
      </w:r>
    </w:p>
    <w:p w14:paraId="1AE3E314" w14:textId="02ED796F"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_Toc152694551 \h </w:instrText>
      </w:r>
      <w:r>
        <w:rPr>
          <w:noProof/>
        </w:rPr>
      </w:r>
      <w:r>
        <w:rPr>
          <w:noProof/>
        </w:rPr>
        <w:fldChar w:fldCharType="separate"/>
      </w:r>
      <w:r>
        <w:rPr>
          <w:noProof/>
        </w:rPr>
        <w:t>18</w:t>
      </w:r>
      <w:r>
        <w:rPr>
          <w:noProof/>
        </w:rPr>
        <w:fldChar w:fldCharType="end"/>
      </w:r>
    </w:p>
    <w:p w14:paraId="338B35A8" w14:textId="77BB6D69"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6.2.2</w:t>
      </w:r>
      <w:r>
        <w:rPr>
          <w:rFonts w:asciiTheme="minorHAnsi" w:eastAsiaTheme="minorEastAsia" w:hAnsiTheme="minorHAnsi" w:cstheme="minorBidi"/>
          <w:noProof/>
          <w:kern w:val="2"/>
          <w:sz w:val="22"/>
          <w:szCs w:val="22"/>
          <w:lang w:eastAsia="en-GB"/>
          <w14:ligatures w14:val="standardContextual"/>
        </w:rPr>
        <w:tab/>
      </w:r>
      <w:r>
        <w:rPr>
          <w:noProof/>
          <w:lang w:eastAsia="en-GB"/>
        </w:rPr>
        <w:t>Pose information format</w:t>
      </w:r>
      <w:r>
        <w:rPr>
          <w:noProof/>
        </w:rPr>
        <w:tab/>
      </w:r>
      <w:r>
        <w:rPr>
          <w:noProof/>
        </w:rPr>
        <w:fldChar w:fldCharType="begin" w:fldLock="1"/>
      </w:r>
      <w:r>
        <w:rPr>
          <w:noProof/>
        </w:rPr>
        <w:instrText xml:space="preserve"> PAGEREF _Toc152694552 \h </w:instrText>
      </w:r>
      <w:r>
        <w:rPr>
          <w:noProof/>
        </w:rPr>
      </w:r>
      <w:r>
        <w:rPr>
          <w:noProof/>
        </w:rPr>
        <w:fldChar w:fldCharType="separate"/>
      </w:r>
      <w:r>
        <w:rPr>
          <w:noProof/>
        </w:rPr>
        <w:t>18</w:t>
      </w:r>
      <w:r>
        <w:rPr>
          <w:noProof/>
        </w:rPr>
        <w:fldChar w:fldCharType="end"/>
      </w:r>
    </w:p>
    <w:p w14:paraId="7E963B21" w14:textId="17875656"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6.2.3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_Toc152694553 \h </w:instrText>
      </w:r>
      <w:r>
        <w:rPr>
          <w:noProof/>
        </w:rPr>
      </w:r>
      <w:r>
        <w:rPr>
          <w:noProof/>
        </w:rPr>
        <w:fldChar w:fldCharType="separate"/>
      </w:r>
      <w:r>
        <w:rPr>
          <w:noProof/>
        </w:rPr>
        <w:t>20</w:t>
      </w:r>
      <w:r>
        <w:rPr>
          <w:noProof/>
        </w:rPr>
        <w:fldChar w:fldCharType="end"/>
      </w:r>
    </w:p>
    <w:p w14:paraId="64675DAB" w14:textId="7F0D73B7"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sidRPr="00E95788">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Available Visualization Space format</w:t>
      </w:r>
      <w:r>
        <w:rPr>
          <w:noProof/>
        </w:rPr>
        <w:tab/>
      </w:r>
      <w:r>
        <w:rPr>
          <w:noProof/>
        </w:rPr>
        <w:fldChar w:fldCharType="begin" w:fldLock="1"/>
      </w:r>
      <w:r>
        <w:rPr>
          <w:noProof/>
        </w:rPr>
        <w:instrText xml:space="preserve"> PAGEREF _Toc152694554 \h </w:instrText>
      </w:r>
      <w:r>
        <w:rPr>
          <w:noProof/>
        </w:rPr>
      </w:r>
      <w:r>
        <w:rPr>
          <w:noProof/>
        </w:rPr>
        <w:fldChar w:fldCharType="separate"/>
      </w:r>
      <w:r>
        <w:rPr>
          <w:noProof/>
        </w:rPr>
        <w:t>20</w:t>
      </w:r>
      <w:r>
        <w:rPr>
          <w:noProof/>
        </w:rPr>
        <w:fldChar w:fldCharType="end"/>
      </w:r>
    </w:p>
    <w:p w14:paraId="6C814C8C" w14:textId="2F482AE4" w:rsidR="00666AA1" w:rsidRDefault="00666AA1">
      <w:pPr>
        <w:pStyle w:val="TOC1"/>
        <w:rPr>
          <w:rFonts w:asciiTheme="minorHAnsi" w:eastAsiaTheme="minorEastAsia" w:hAnsiTheme="minorHAnsi" w:cstheme="minorBidi"/>
          <w:noProof/>
          <w:kern w:val="2"/>
          <w:szCs w:val="22"/>
          <w:lang w:eastAsia="en-GB"/>
          <w14:ligatures w14:val="standardContextual"/>
        </w:rPr>
      </w:pPr>
      <w:r w:rsidRPr="00E95788">
        <w:rPr>
          <w:noProof/>
          <w:lang w:val="en-US"/>
        </w:rPr>
        <w:t>7</w:t>
      </w:r>
      <w:r>
        <w:rPr>
          <w:rFonts w:asciiTheme="minorHAnsi" w:eastAsiaTheme="minorEastAsia" w:hAnsiTheme="minorHAnsi" w:cstheme="minorBidi"/>
          <w:noProof/>
          <w:kern w:val="2"/>
          <w:szCs w:val="22"/>
          <w:lang w:eastAsia="en-GB"/>
          <w14:ligatures w14:val="standardContextual"/>
        </w:rPr>
        <w:tab/>
      </w:r>
      <w:r w:rsidRPr="00E95788">
        <w:rPr>
          <w:noProof/>
          <w:lang w:val="en-US"/>
        </w:rPr>
        <w:t>Visual functions and capabilities</w:t>
      </w:r>
      <w:r>
        <w:rPr>
          <w:noProof/>
        </w:rPr>
        <w:tab/>
      </w:r>
      <w:r>
        <w:rPr>
          <w:noProof/>
        </w:rPr>
        <w:fldChar w:fldCharType="begin" w:fldLock="1"/>
      </w:r>
      <w:r>
        <w:rPr>
          <w:noProof/>
        </w:rPr>
        <w:instrText xml:space="preserve"> PAGEREF _Toc152694555 \h </w:instrText>
      </w:r>
      <w:r>
        <w:rPr>
          <w:noProof/>
        </w:rPr>
      </w:r>
      <w:r>
        <w:rPr>
          <w:noProof/>
        </w:rPr>
        <w:fldChar w:fldCharType="separate"/>
      </w:r>
      <w:r>
        <w:rPr>
          <w:noProof/>
        </w:rPr>
        <w:t>22</w:t>
      </w:r>
      <w:r>
        <w:rPr>
          <w:noProof/>
        </w:rPr>
        <w:fldChar w:fldCharType="end"/>
      </w:r>
    </w:p>
    <w:p w14:paraId="3762987C" w14:textId="2462A0C7"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Decoding capabilities</w:t>
      </w:r>
      <w:r>
        <w:rPr>
          <w:noProof/>
        </w:rPr>
        <w:tab/>
      </w:r>
      <w:r>
        <w:rPr>
          <w:noProof/>
        </w:rPr>
        <w:fldChar w:fldCharType="begin" w:fldLock="1"/>
      </w:r>
      <w:r>
        <w:rPr>
          <w:noProof/>
        </w:rPr>
        <w:instrText xml:space="preserve"> PAGEREF _Toc152694556 \h </w:instrText>
      </w:r>
      <w:r>
        <w:rPr>
          <w:noProof/>
        </w:rPr>
      </w:r>
      <w:r>
        <w:rPr>
          <w:noProof/>
        </w:rPr>
        <w:fldChar w:fldCharType="separate"/>
      </w:r>
      <w:r>
        <w:rPr>
          <w:noProof/>
        </w:rPr>
        <w:t>22</w:t>
      </w:r>
      <w:r>
        <w:rPr>
          <w:noProof/>
        </w:rPr>
        <w:fldChar w:fldCharType="end"/>
      </w:r>
    </w:p>
    <w:p w14:paraId="5C80B02D" w14:textId="65D50AC0"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Single decoder instance</w:t>
      </w:r>
      <w:r>
        <w:rPr>
          <w:noProof/>
        </w:rPr>
        <w:tab/>
      </w:r>
      <w:r>
        <w:rPr>
          <w:noProof/>
        </w:rPr>
        <w:fldChar w:fldCharType="begin" w:fldLock="1"/>
      </w:r>
      <w:r>
        <w:rPr>
          <w:noProof/>
        </w:rPr>
        <w:instrText xml:space="preserve"> PAGEREF _Toc152694557 \h </w:instrText>
      </w:r>
      <w:r>
        <w:rPr>
          <w:noProof/>
        </w:rPr>
      </w:r>
      <w:r>
        <w:rPr>
          <w:noProof/>
        </w:rPr>
        <w:fldChar w:fldCharType="separate"/>
      </w:r>
      <w:r>
        <w:rPr>
          <w:noProof/>
        </w:rPr>
        <w:t>22</w:t>
      </w:r>
      <w:r>
        <w:rPr>
          <w:noProof/>
        </w:rPr>
        <w:fldChar w:fldCharType="end"/>
      </w:r>
    </w:p>
    <w:p w14:paraId="4FF3941A" w14:textId="6C593BC3"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7.1.2</w:t>
      </w:r>
      <w:r>
        <w:rPr>
          <w:rFonts w:asciiTheme="minorHAnsi" w:eastAsiaTheme="minorEastAsia" w:hAnsiTheme="minorHAnsi" w:cstheme="minorBidi"/>
          <w:noProof/>
          <w:kern w:val="2"/>
          <w:sz w:val="22"/>
          <w:szCs w:val="22"/>
          <w:lang w:eastAsia="en-GB"/>
          <w14:ligatures w14:val="standardContextual"/>
        </w:rPr>
        <w:tab/>
      </w:r>
      <w:r>
        <w:rPr>
          <w:noProof/>
        </w:rPr>
        <w:t>Concurrent decoding capabilities</w:t>
      </w:r>
      <w:r>
        <w:rPr>
          <w:noProof/>
        </w:rPr>
        <w:tab/>
      </w:r>
      <w:r>
        <w:rPr>
          <w:noProof/>
        </w:rPr>
        <w:fldChar w:fldCharType="begin" w:fldLock="1"/>
      </w:r>
      <w:r>
        <w:rPr>
          <w:noProof/>
        </w:rPr>
        <w:instrText xml:space="preserve"> PAGEREF _Toc152694558 \h </w:instrText>
      </w:r>
      <w:r>
        <w:rPr>
          <w:noProof/>
        </w:rPr>
      </w:r>
      <w:r>
        <w:rPr>
          <w:noProof/>
        </w:rPr>
        <w:fldChar w:fldCharType="separate"/>
      </w:r>
      <w:r>
        <w:rPr>
          <w:noProof/>
        </w:rPr>
        <w:t>23</w:t>
      </w:r>
      <w:r>
        <w:rPr>
          <w:noProof/>
        </w:rPr>
        <w:fldChar w:fldCharType="end"/>
      </w:r>
    </w:p>
    <w:p w14:paraId="4E85768C" w14:textId="79991CF8" w:rsidR="00666AA1" w:rsidRDefault="00666AA1">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_Toc152694559 \h </w:instrText>
      </w:r>
      <w:r>
        <w:rPr>
          <w:noProof/>
        </w:rPr>
      </w:r>
      <w:r>
        <w:rPr>
          <w:noProof/>
        </w:rPr>
        <w:fldChar w:fldCharType="separate"/>
      </w:r>
      <w:r>
        <w:rPr>
          <w:noProof/>
        </w:rPr>
        <w:t>23</w:t>
      </w:r>
      <w:r>
        <w:rPr>
          <w:noProof/>
        </w:rPr>
        <w:fldChar w:fldCharType="end"/>
      </w:r>
    </w:p>
    <w:p w14:paraId="7121AF2D" w14:textId="7754585B" w:rsidR="00666AA1" w:rsidRDefault="00666AA1">
      <w:pPr>
        <w:pStyle w:val="TOC4"/>
        <w:rPr>
          <w:rFonts w:asciiTheme="minorHAnsi" w:eastAsiaTheme="minorEastAsia" w:hAnsiTheme="minorHAnsi" w:cstheme="minorBidi"/>
          <w:noProof/>
          <w:kern w:val="2"/>
          <w:sz w:val="22"/>
          <w:szCs w:val="22"/>
          <w:lang w:eastAsia="en-GB"/>
          <w14:ligatures w14:val="standardContextual"/>
        </w:rPr>
      </w:pPr>
      <w:r>
        <w:rPr>
          <w:noProof/>
        </w:rPr>
        <w:t>7.1.2.2</w:t>
      </w:r>
      <w:r>
        <w:rPr>
          <w:rFonts w:asciiTheme="minorHAnsi" w:eastAsiaTheme="minorEastAsia" w:hAnsiTheme="minorHAnsi" w:cstheme="minorBidi"/>
          <w:noProof/>
          <w:kern w:val="2"/>
          <w:sz w:val="22"/>
          <w:szCs w:val="22"/>
          <w:lang w:eastAsia="en-GB"/>
          <w14:ligatures w14:val="standardContextual"/>
        </w:rPr>
        <w:tab/>
      </w:r>
      <w:r>
        <w:rPr>
          <w:noProof/>
        </w:rPr>
        <w:t>Capabilities</w:t>
      </w:r>
      <w:r>
        <w:rPr>
          <w:noProof/>
        </w:rPr>
        <w:tab/>
      </w:r>
      <w:r>
        <w:rPr>
          <w:noProof/>
        </w:rPr>
        <w:fldChar w:fldCharType="begin" w:fldLock="1"/>
      </w:r>
      <w:r>
        <w:rPr>
          <w:noProof/>
        </w:rPr>
        <w:instrText xml:space="preserve"> PAGEREF _Toc152694560 \h </w:instrText>
      </w:r>
      <w:r>
        <w:rPr>
          <w:noProof/>
        </w:rPr>
      </w:r>
      <w:r>
        <w:rPr>
          <w:noProof/>
        </w:rPr>
        <w:fldChar w:fldCharType="separate"/>
      </w:r>
      <w:r>
        <w:rPr>
          <w:noProof/>
        </w:rPr>
        <w:t>23</w:t>
      </w:r>
      <w:r>
        <w:rPr>
          <w:noProof/>
        </w:rPr>
        <w:fldChar w:fldCharType="end"/>
      </w:r>
    </w:p>
    <w:p w14:paraId="344A34C7" w14:textId="0A0A88A3"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sidRPr="00E95788">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Encoding capabilities</w:t>
      </w:r>
      <w:r>
        <w:rPr>
          <w:noProof/>
        </w:rPr>
        <w:tab/>
      </w:r>
      <w:r>
        <w:rPr>
          <w:noProof/>
        </w:rPr>
        <w:fldChar w:fldCharType="begin" w:fldLock="1"/>
      </w:r>
      <w:r>
        <w:rPr>
          <w:noProof/>
        </w:rPr>
        <w:instrText xml:space="preserve"> PAGEREF _Toc152694561 \h </w:instrText>
      </w:r>
      <w:r>
        <w:rPr>
          <w:noProof/>
        </w:rPr>
      </w:r>
      <w:r>
        <w:rPr>
          <w:noProof/>
        </w:rPr>
        <w:fldChar w:fldCharType="separate"/>
      </w:r>
      <w:r>
        <w:rPr>
          <w:noProof/>
        </w:rPr>
        <w:t>24</w:t>
      </w:r>
      <w:r>
        <w:rPr>
          <w:noProof/>
        </w:rPr>
        <w:fldChar w:fldCharType="end"/>
      </w:r>
    </w:p>
    <w:p w14:paraId="1DD791A2" w14:textId="2376F907"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Single encoder instance</w:t>
      </w:r>
      <w:r>
        <w:rPr>
          <w:noProof/>
        </w:rPr>
        <w:tab/>
      </w:r>
      <w:r>
        <w:rPr>
          <w:noProof/>
        </w:rPr>
        <w:fldChar w:fldCharType="begin" w:fldLock="1"/>
      </w:r>
      <w:r>
        <w:rPr>
          <w:noProof/>
        </w:rPr>
        <w:instrText xml:space="preserve"> PAGEREF _Toc152694562 \h </w:instrText>
      </w:r>
      <w:r>
        <w:rPr>
          <w:noProof/>
        </w:rPr>
      </w:r>
      <w:r>
        <w:rPr>
          <w:noProof/>
        </w:rPr>
        <w:fldChar w:fldCharType="separate"/>
      </w:r>
      <w:r>
        <w:rPr>
          <w:noProof/>
        </w:rPr>
        <w:t>24</w:t>
      </w:r>
      <w:r>
        <w:rPr>
          <w:noProof/>
        </w:rPr>
        <w:fldChar w:fldCharType="end"/>
      </w:r>
    </w:p>
    <w:p w14:paraId="71FAB76F" w14:textId="36AF169E"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7</w:t>
      </w:r>
      <w:r w:rsidRPr="00E95788">
        <w:rPr>
          <w:noProof/>
          <w:lang w:val="en-US"/>
        </w:rPr>
        <w:t>.3</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Scene processing capabilities</w:t>
      </w:r>
      <w:r>
        <w:rPr>
          <w:noProof/>
        </w:rPr>
        <w:tab/>
      </w:r>
      <w:r>
        <w:rPr>
          <w:noProof/>
        </w:rPr>
        <w:fldChar w:fldCharType="begin" w:fldLock="1"/>
      </w:r>
      <w:r>
        <w:rPr>
          <w:noProof/>
        </w:rPr>
        <w:instrText xml:space="preserve"> PAGEREF _Toc152694563 \h </w:instrText>
      </w:r>
      <w:r>
        <w:rPr>
          <w:noProof/>
        </w:rPr>
      </w:r>
      <w:r>
        <w:rPr>
          <w:noProof/>
        </w:rPr>
        <w:fldChar w:fldCharType="separate"/>
      </w:r>
      <w:r>
        <w:rPr>
          <w:noProof/>
        </w:rPr>
        <w:t>25</w:t>
      </w:r>
      <w:r>
        <w:rPr>
          <w:noProof/>
        </w:rPr>
        <w:fldChar w:fldCharType="end"/>
      </w:r>
    </w:p>
    <w:p w14:paraId="3A5C1762" w14:textId="11D3CEAE"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_Toc152694564 \h </w:instrText>
      </w:r>
      <w:r>
        <w:rPr>
          <w:noProof/>
        </w:rPr>
      </w:r>
      <w:r>
        <w:rPr>
          <w:noProof/>
        </w:rPr>
        <w:fldChar w:fldCharType="separate"/>
      </w:r>
      <w:r>
        <w:rPr>
          <w:noProof/>
        </w:rPr>
        <w:t>25</w:t>
      </w:r>
      <w:r>
        <w:rPr>
          <w:noProof/>
        </w:rPr>
        <w:fldChar w:fldCharType="end"/>
      </w:r>
    </w:p>
    <w:p w14:paraId="79F9E064" w14:textId="3035ADB4"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glTF-based Scene Description capabilities</w:t>
      </w:r>
      <w:r>
        <w:rPr>
          <w:noProof/>
        </w:rPr>
        <w:tab/>
      </w:r>
      <w:r>
        <w:rPr>
          <w:noProof/>
        </w:rPr>
        <w:fldChar w:fldCharType="begin" w:fldLock="1"/>
      </w:r>
      <w:r>
        <w:rPr>
          <w:noProof/>
        </w:rPr>
        <w:instrText xml:space="preserve"> PAGEREF _Toc152694565 \h </w:instrText>
      </w:r>
      <w:r>
        <w:rPr>
          <w:noProof/>
        </w:rPr>
      </w:r>
      <w:r>
        <w:rPr>
          <w:noProof/>
        </w:rPr>
        <w:fldChar w:fldCharType="separate"/>
      </w:r>
      <w:r>
        <w:rPr>
          <w:noProof/>
        </w:rPr>
        <w:t>25</w:t>
      </w:r>
      <w:r>
        <w:rPr>
          <w:noProof/>
        </w:rPr>
        <w:fldChar w:fldCharType="end"/>
      </w:r>
    </w:p>
    <w:p w14:paraId="02225BB6" w14:textId="210A6306"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sidRPr="00E95788">
        <w:rPr>
          <w:noProof/>
          <w:lang w:val="en-US"/>
        </w:rPr>
        <w:t>7.4</w:t>
      </w:r>
      <w:r>
        <w:rPr>
          <w:rFonts w:asciiTheme="minorHAnsi" w:eastAsiaTheme="minorEastAsia" w:hAnsiTheme="minorHAnsi" w:cstheme="minorBidi"/>
          <w:noProof/>
          <w:kern w:val="2"/>
          <w:sz w:val="22"/>
          <w:szCs w:val="22"/>
          <w:lang w:eastAsia="en-GB"/>
          <w14:ligatures w14:val="standardContextual"/>
        </w:rPr>
        <w:tab/>
      </w:r>
      <w:r w:rsidRPr="00E95788">
        <w:rPr>
          <w:noProof/>
          <w:lang w:val="en-US"/>
        </w:rPr>
        <w:t>Capability exchange</w:t>
      </w:r>
      <w:r>
        <w:rPr>
          <w:noProof/>
        </w:rPr>
        <w:tab/>
      </w:r>
      <w:r>
        <w:rPr>
          <w:noProof/>
        </w:rPr>
        <w:fldChar w:fldCharType="begin" w:fldLock="1"/>
      </w:r>
      <w:r>
        <w:rPr>
          <w:noProof/>
        </w:rPr>
        <w:instrText xml:space="preserve"> PAGEREF _Toc152694566 \h </w:instrText>
      </w:r>
      <w:r>
        <w:rPr>
          <w:noProof/>
        </w:rPr>
      </w:r>
      <w:r>
        <w:rPr>
          <w:noProof/>
        </w:rPr>
        <w:fldChar w:fldCharType="separate"/>
      </w:r>
      <w:r>
        <w:rPr>
          <w:noProof/>
        </w:rPr>
        <w:t>26</w:t>
      </w:r>
      <w:r>
        <w:rPr>
          <w:noProof/>
        </w:rPr>
        <w:fldChar w:fldCharType="end"/>
      </w:r>
    </w:p>
    <w:p w14:paraId="7B25007F" w14:textId="5D42AFAB" w:rsidR="00666AA1" w:rsidRDefault="00666AA1">
      <w:pPr>
        <w:pStyle w:val="TOC1"/>
        <w:rPr>
          <w:rFonts w:asciiTheme="minorHAnsi" w:eastAsiaTheme="minorEastAsia" w:hAnsiTheme="minorHAnsi" w:cstheme="minorBidi"/>
          <w:noProof/>
          <w:kern w:val="2"/>
          <w:szCs w:val="22"/>
          <w:lang w:eastAsia="en-GB"/>
          <w14:ligatures w14:val="standardContextual"/>
        </w:rPr>
      </w:pPr>
      <w:r w:rsidRPr="00E95788">
        <w:rPr>
          <w:noProof/>
          <w:lang w:val="en-US"/>
        </w:rPr>
        <w:t>8</w:t>
      </w:r>
      <w:r>
        <w:rPr>
          <w:rFonts w:asciiTheme="minorHAnsi" w:eastAsiaTheme="minorEastAsia" w:hAnsiTheme="minorHAnsi" w:cstheme="minorBidi"/>
          <w:noProof/>
          <w:kern w:val="2"/>
          <w:szCs w:val="22"/>
          <w:lang w:eastAsia="en-GB"/>
          <w14:ligatures w14:val="standardContextual"/>
        </w:rPr>
        <w:tab/>
      </w:r>
      <w:r w:rsidRPr="00E95788">
        <w:rPr>
          <w:noProof/>
          <w:lang w:val="en-US"/>
        </w:rPr>
        <w:t>Audio functions and capabilities</w:t>
      </w:r>
      <w:r>
        <w:rPr>
          <w:noProof/>
        </w:rPr>
        <w:tab/>
      </w:r>
      <w:r>
        <w:rPr>
          <w:noProof/>
        </w:rPr>
        <w:fldChar w:fldCharType="begin" w:fldLock="1"/>
      </w:r>
      <w:r>
        <w:rPr>
          <w:noProof/>
        </w:rPr>
        <w:instrText xml:space="preserve"> PAGEREF _Toc152694567 \h </w:instrText>
      </w:r>
      <w:r>
        <w:rPr>
          <w:noProof/>
        </w:rPr>
      </w:r>
      <w:r>
        <w:rPr>
          <w:noProof/>
        </w:rPr>
        <w:fldChar w:fldCharType="separate"/>
      </w:r>
      <w:r>
        <w:rPr>
          <w:noProof/>
        </w:rPr>
        <w:t>26</w:t>
      </w:r>
      <w:r>
        <w:rPr>
          <w:noProof/>
        </w:rPr>
        <w:fldChar w:fldCharType="end"/>
      </w:r>
    </w:p>
    <w:p w14:paraId="55910EDC" w14:textId="5BE6EF3F"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Audio/Speech Decoding</w:t>
      </w:r>
      <w:r>
        <w:rPr>
          <w:noProof/>
        </w:rPr>
        <w:tab/>
      </w:r>
      <w:r>
        <w:rPr>
          <w:noProof/>
        </w:rPr>
        <w:fldChar w:fldCharType="begin" w:fldLock="1"/>
      </w:r>
      <w:r>
        <w:rPr>
          <w:noProof/>
        </w:rPr>
        <w:instrText xml:space="preserve"> PAGEREF _Toc152694568 \h </w:instrText>
      </w:r>
      <w:r>
        <w:rPr>
          <w:noProof/>
        </w:rPr>
      </w:r>
      <w:r>
        <w:rPr>
          <w:noProof/>
        </w:rPr>
        <w:fldChar w:fldCharType="separate"/>
      </w:r>
      <w:r>
        <w:rPr>
          <w:noProof/>
        </w:rPr>
        <w:t>26</w:t>
      </w:r>
      <w:r>
        <w:rPr>
          <w:noProof/>
        </w:rPr>
        <w:fldChar w:fldCharType="end"/>
      </w:r>
    </w:p>
    <w:p w14:paraId="38F3EF1B" w14:textId="0D5844F9"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Audio/Speech Encoding</w:t>
      </w:r>
      <w:r>
        <w:rPr>
          <w:noProof/>
        </w:rPr>
        <w:tab/>
      </w:r>
      <w:r>
        <w:rPr>
          <w:noProof/>
        </w:rPr>
        <w:fldChar w:fldCharType="begin" w:fldLock="1"/>
      </w:r>
      <w:r>
        <w:rPr>
          <w:noProof/>
        </w:rPr>
        <w:instrText xml:space="preserve"> PAGEREF _Toc152694569 \h </w:instrText>
      </w:r>
      <w:r>
        <w:rPr>
          <w:noProof/>
        </w:rPr>
      </w:r>
      <w:r>
        <w:rPr>
          <w:noProof/>
        </w:rPr>
        <w:fldChar w:fldCharType="separate"/>
      </w:r>
      <w:r>
        <w:rPr>
          <w:noProof/>
        </w:rPr>
        <w:t>26</w:t>
      </w:r>
      <w:r>
        <w:rPr>
          <w:noProof/>
        </w:rPr>
        <w:fldChar w:fldCharType="end"/>
      </w:r>
    </w:p>
    <w:p w14:paraId="0128A8D8" w14:textId="241508BA" w:rsidR="00666AA1" w:rsidRDefault="00666AA1">
      <w:pPr>
        <w:pStyle w:val="TOC1"/>
        <w:rPr>
          <w:rFonts w:asciiTheme="minorHAnsi" w:eastAsiaTheme="minorEastAsia" w:hAnsiTheme="minorHAnsi" w:cstheme="minorBidi"/>
          <w:noProof/>
          <w:kern w:val="2"/>
          <w:szCs w:val="22"/>
          <w:lang w:eastAsia="en-GB"/>
          <w14:ligatures w14:val="standardContextual"/>
        </w:rPr>
      </w:pPr>
      <w:r w:rsidRPr="00E95788">
        <w:rPr>
          <w:noProof/>
          <w:lang w:val="en-US"/>
        </w:rPr>
        <w:t>9</w:t>
      </w:r>
      <w:r>
        <w:rPr>
          <w:rFonts w:asciiTheme="minorHAnsi" w:eastAsiaTheme="minorEastAsia" w:hAnsiTheme="minorHAnsi" w:cstheme="minorBidi"/>
          <w:noProof/>
          <w:kern w:val="2"/>
          <w:szCs w:val="22"/>
          <w:lang w:eastAsia="en-GB"/>
          <w14:ligatures w14:val="standardContextual"/>
        </w:rPr>
        <w:tab/>
      </w:r>
      <w:r w:rsidRPr="00E95788">
        <w:rPr>
          <w:noProof/>
          <w:lang w:val="en-US"/>
        </w:rPr>
        <w:t>QoE metrics</w:t>
      </w:r>
      <w:r>
        <w:rPr>
          <w:noProof/>
        </w:rPr>
        <w:tab/>
      </w:r>
      <w:r>
        <w:rPr>
          <w:noProof/>
        </w:rPr>
        <w:fldChar w:fldCharType="begin" w:fldLock="1"/>
      </w:r>
      <w:r>
        <w:rPr>
          <w:noProof/>
        </w:rPr>
        <w:instrText xml:space="preserve"> PAGEREF _Toc152694570 \h </w:instrText>
      </w:r>
      <w:r>
        <w:rPr>
          <w:noProof/>
        </w:rPr>
      </w:r>
      <w:r>
        <w:rPr>
          <w:noProof/>
        </w:rPr>
        <w:fldChar w:fldCharType="separate"/>
      </w:r>
      <w:r>
        <w:rPr>
          <w:noProof/>
        </w:rPr>
        <w:t>27</w:t>
      </w:r>
      <w:r>
        <w:rPr>
          <w:noProof/>
        </w:rPr>
        <w:fldChar w:fldCharType="end"/>
      </w:r>
    </w:p>
    <w:p w14:paraId="0FE20544" w14:textId="38236F30"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Metrics and Observation Points</w:t>
      </w:r>
      <w:r>
        <w:rPr>
          <w:noProof/>
        </w:rPr>
        <w:tab/>
      </w:r>
      <w:r>
        <w:rPr>
          <w:noProof/>
        </w:rPr>
        <w:fldChar w:fldCharType="begin" w:fldLock="1"/>
      </w:r>
      <w:r>
        <w:rPr>
          <w:noProof/>
        </w:rPr>
        <w:instrText xml:space="preserve"> PAGEREF _Toc152694571 \h </w:instrText>
      </w:r>
      <w:r>
        <w:rPr>
          <w:noProof/>
        </w:rPr>
      </w:r>
      <w:r>
        <w:rPr>
          <w:noProof/>
        </w:rPr>
        <w:fldChar w:fldCharType="separate"/>
      </w:r>
      <w:r>
        <w:rPr>
          <w:noProof/>
        </w:rPr>
        <w:t>27</w:t>
      </w:r>
      <w:r>
        <w:rPr>
          <w:noProof/>
        </w:rPr>
        <w:fldChar w:fldCharType="end"/>
      </w:r>
    </w:p>
    <w:p w14:paraId="6CF0CE47" w14:textId="5904F205"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_Toc152694572 \h </w:instrText>
      </w:r>
      <w:r>
        <w:rPr>
          <w:noProof/>
        </w:rPr>
      </w:r>
      <w:r>
        <w:rPr>
          <w:noProof/>
        </w:rPr>
        <w:fldChar w:fldCharType="separate"/>
      </w:r>
      <w:r>
        <w:rPr>
          <w:noProof/>
        </w:rPr>
        <w:t>27</w:t>
      </w:r>
      <w:r>
        <w:rPr>
          <w:noProof/>
        </w:rPr>
        <w:fldChar w:fldCharType="end"/>
      </w:r>
    </w:p>
    <w:p w14:paraId="6D26778F" w14:textId="4B7596A9"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Observation Point 1: XR Runtime information</w:t>
      </w:r>
      <w:r>
        <w:rPr>
          <w:noProof/>
        </w:rPr>
        <w:tab/>
      </w:r>
      <w:r>
        <w:rPr>
          <w:noProof/>
        </w:rPr>
        <w:fldChar w:fldCharType="begin" w:fldLock="1"/>
      </w:r>
      <w:r>
        <w:rPr>
          <w:noProof/>
        </w:rPr>
        <w:instrText xml:space="preserve"> PAGEREF _Toc152694573 \h </w:instrText>
      </w:r>
      <w:r>
        <w:rPr>
          <w:noProof/>
        </w:rPr>
      </w:r>
      <w:r>
        <w:rPr>
          <w:noProof/>
        </w:rPr>
        <w:fldChar w:fldCharType="separate"/>
      </w:r>
      <w:r>
        <w:rPr>
          <w:noProof/>
        </w:rPr>
        <w:t>27</w:t>
      </w:r>
      <w:r>
        <w:rPr>
          <w:noProof/>
        </w:rPr>
        <w:fldChar w:fldCharType="end"/>
      </w:r>
    </w:p>
    <w:p w14:paraId="77C5919F" w14:textId="5E059462"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9.1.3</w:t>
      </w:r>
      <w:r>
        <w:rPr>
          <w:rFonts w:asciiTheme="minorHAnsi" w:eastAsiaTheme="minorEastAsia" w:hAnsiTheme="minorHAnsi" w:cstheme="minorBidi"/>
          <w:noProof/>
          <w:kern w:val="2"/>
          <w:sz w:val="22"/>
          <w:szCs w:val="22"/>
          <w:lang w:eastAsia="en-GB"/>
          <w14:ligatures w14:val="standardContextual"/>
        </w:rPr>
        <w:tab/>
      </w:r>
      <w:r>
        <w:rPr>
          <w:noProof/>
        </w:rPr>
        <w:t>Observation Point 2</w:t>
      </w:r>
      <w:r>
        <w:rPr>
          <w:noProof/>
        </w:rPr>
        <w:tab/>
      </w:r>
      <w:r>
        <w:rPr>
          <w:noProof/>
        </w:rPr>
        <w:fldChar w:fldCharType="begin" w:fldLock="1"/>
      </w:r>
      <w:r>
        <w:rPr>
          <w:noProof/>
        </w:rPr>
        <w:instrText xml:space="preserve"> PAGEREF _Toc152694574 \h </w:instrText>
      </w:r>
      <w:r>
        <w:rPr>
          <w:noProof/>
        </w:rPr>
      </w:r>
      <w:r>
        <w:rPr>
          <w:noProof/>
        </w:rPr>
        <w:fldChar w:fldCharType="separate"/>
      </w:r>
      <w:r>
        <w:rPr>
          <w:noProof/>
        </w:rPr>
        <w:t>28</w:t>
      </w:r>
      <w:r>
        <w:rPr>
          <w:noProof/>
        </w:rPr>
        <w:fldChar w:fldCharType="end"/>
      </w:r>
    </w:p>
    <w:p w14:paraId="71707785" w14:textId="6A985905"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9.1.4</w:t>
      </w:r>
      <w:r>
        <w:rPr>
          <w:rFonts w:asciiTheme="minorHAnsi" w:eastAsiaTheme="minorEastAsia" w:hAnsiTheme="minorHAnsi" w:cstheme="minorBidi"/>
          <w:noProof/>
          <w:kern w:val="2"/>
          <w:sz w:val="22"/>
          <w:szCs w:val="22"/>
          <w:lang w:eastAsia="en-GB"/>
          <w14:ligatures w14:val="standardContextual"/>
        </w:rPr>
        <w:tab/>
      </w:r>
      <w:r>
        <w:rPr>
          <w:noProof/>
        </w:rPr>
        <w:t>Observation Point 3</w:t>
      </w:r>
      <w:r>
        <w:rPr>
          <w:noProof/>
        </w:rPr>
        <w:tab/>
      </w:r>
      <w:r>
        <w:rPr>
          <w:noProof/>
        </w:rPr>
        <w:fldChar w:fldCharType="begin" w:fldLock="1"/>
      </w:r>
      <w:r>
        <w:rPr>
          <w:noProof/>
        </w:rPr>
        <w:instrText xml:space="preserve"> PAGEREF _Toc152694575 \h </w:instrText>
      </w:r>
      <w:r>
        <w:rPr>
          <w:noProof/>
        </w:rPr>
      </w:r>
      <w:r>
        <w:rPr>
          <w:noProof/>
        </w:rPr>
        <w:fldChar w:fldCharType="separate"/>
      </w:r>
      <w:r>
        <w:rPr>
          <w:noProof/>
        </w:rPr>
        <w:t>28</w:t>
      </w:r>
      <w:r>
        <w:rPr>
          <w:noProof/>
        </w:rPr>
        <w:fldChar w:fldCharType="end"/>
      </w:r>
    </w:p>
    <w:p w14:paraId="02A625C7" w14:textId="6B52B102"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Observation Point 4</w:t>
      </w:r>
      <w:r>
        <w:rPr>
          <w:noProof/>
        </w:rPr>
        <w:tab/>
      </w:r>
      <w:r>
        <w:rPr>
          <w:noProof/>
        </w:rPr>
        <w:fldChar w:fldCharType="begin" w:fldLock="1"/>
      </w:r>
      <w:r>
        <w:rPr>
          <w:noProof/>
        </w:rPr>
        <w:instrText xml:space="preserve"> PAGEREF _Toc152694576 \h </w:instrText>
      </w:r>
      <w:r>
        <w:rPr>
          <w:noProof/>
        </w:rPr>
      </w:r>
      <w:r>
        <w:rPr>
          <w:noProof/>
        </w:rPr>
        <w:fldChar w:fldCharType="separate"/>
      </w:r>
      <w:r>
        <w:rPr>
          <w:noProof/>
        </w:rPr>
        <w:t>28</w:t>
      </w:r>
      <w:r>
        <w:rPr>
          <w:noProof/>
        </w:rPr>
        <w:fldChar w:fldCharType="end"/>
      </w:r>
    </w:p>
    <w:p w14:paraId="3B03EB88" w14:textId="3A8F6B63"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Metrics Definitions</w:t>
      </w:r>
      <w:r>
        <w:rPr>
          <w:noProof/>
        </w:rPr>
        <w:tab/>
      </w:r>
      <w:r>
        <w:rPr>
          <w:noProof/>
        </w:rPr>
        <w:fldChar w:fldCharType="begin" w:fldLock="1"/>
      </w:r>
      <w:r>
        <w:rPr>
          <w:noProof/>
        </w:rPr>
        <w:instrText xml:space="preserve"> PAGEREF _Toc152694577 \h </w:instrText>
      </w:r>
      <w:r>
        <w:rPr>
          <w:noProof/>
        </w:rPr>
      </w:r>
      <w:r>
        <w:rPr>
          <w:noProof/>
        </w:rPr>
        <w:fldChar w:fldCharType="separate"/>
      </w:r>
      <w:r>
        <w:rPr>
          <w:noProof/>
        </w:rPr>
        <w:t>28</w:t>
      </w:r>
      <w:r>
        <w:rPr>
          <w:noProof/>
        </w:rPr>
        <w:fldChar w:fldCharType="end"/>
      </w:r>
    </w:p>
    <w:p w14:paraId="206F88A4" w14:textId="3EB5CE37"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Latency metrics</w:t>
      </w:r>
      <w:r>
        <w:rPr>
          <w:noProof/>
        </w:rPr>
        <w:tab/>
      </w:r>
      <w:r>
        <w:rPr>
          <w:noProof/>
        </w:rPr>
        <w:fldChar w:fldCharType="begin" w:fldLock="1"/>
      </w:r>
      <w:r>
        <w:rPr>
          <w:noProof/>
        </w:rPr>
        <w:instrText xml:space="preserve"> PAGEREF _Toc152694578 \h </w:instrText>
      </w:r>
      <w:r>
        <w:rPr>
          <w:noProof/>
        </w:rPr>
      </w:r>
      <w:r>
        <w:rPr>
          <w:noProof/>
        </w:rPr>
        <w:fldChar w:fldCharType="separate"/>
      </w:r>
      <w:r>
        <w:rPr>
          <w:noProof/>
        </w:rPr>
        <w:t>28</w:t>
      </w:r>
      <w:r>
        <w:rPr>
          <w:noProof/>
        </w:rPr>
        <w:fldChar w:fldCharType="end"/>
      </w:r>
    </w:p>
    <w:p w14:paraId="71D9C9F3" w14:textId="58F9A5AE" w:rsidR="00666AA1" w:rsidRDefault="00666AA1">
      <w:pPr>
        <w:pStyle w:val="TOC1"/>
        <w:rPr>
          <w:rFonts w:asciiTheme="minorHAnsi" w:eastAsiaTheme="minorEastAsia" w:hAnsiTheme="minorHAnsi" w:cstheme="minorBidi"/>
          <w:noProof/>
          <w:kern w:val="2"/>
          <w:szCs w:val="22"/>
          <w:lang w:eastAsia="en-GB"/>
          <w14:ligatures w14:val="standardContextual"/>
        </w:rPr>
      </w:pPr>
      <w:r w:rsidRPr="00E95788">
        <w:rPr>
          <w:noProof/>
          <w:lang w:val="en-US"/>
        </w:rPr>
        <w:t>10</w:t>
      </w:r>
      <w:r>
        <w:rPr>
          <w:rFonts w:asciiTheme="minorHAnsi" w:eastAsiaTheme="minorEastAsia" w:hAnsiTheme="minorHAnsi" w:cstheme="minorBidi"/>
          <w:noProof/>
          <w:kern w:val="2"/>
          <w:szCs w:val="22"/>
          <w:lang w:eastAsia="en-GB"/>
          <w14:ligatures w14:val="standardContextual"/>
        </w:rPr>
        <w:tab/>
      </w:r>
      <w:r w:rsidRPr="00E95788">
        <w:rPr>
          <w:noProof/>
          <w:lang w:val="en-US"/>
        </w:rPr>
        <w:t>Device types and media profiles</w:t>
      </w:r>
      <w:r>
        <w:rPr>
          <w:noProof/>
        </w:rPr>
        <w:tab/>
      </w:r>
      <w:r>
        <w:rPr>
          <w:noProof/>
        </w:rPr>
        <w:fldChar w:fldCharType="begin" w:fldLock="1"/>
      </w:r>
      <w:r>
        <w:rPr>
          <w:noProof/>
        </w:rPr>
        <w:instrText xml:space="preserve"> PAGEREF _Toc152694579 \h </w:instrText>
      </w:r>
      <w:r>
        <w:rPr>
          <w:noProof/>
        </w:rPr>
      </w:r>
      <w:r>
        <w:rPr>
          <w:noProof/>
        </w:rPr>
        <w:fldChar w:fldCharType="separate"/>
      </w:r>
      <w:r>
        <w:rPr>
          <w:noProof/>
        </w:rPr>
        <w:t>30</w:t>
      </w:r>
      <w:r>
        <w:rPr>
          <w:noProof/>
        </w:rPr>
        <w:fldChar w:fldCharType="end"/>
      </w:r>
    </w:p>
    <w:p w14:paraId="4B256F54" w14:textId="466609CE"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_Toc152694580 \h </w:instrText>
      </w:r>
      <w:r>
        <w:rPr>
          <w:noProof/>
        </w:rPr>
      </w:r>
      <w:r>
        <w:rPr>
          <w:noProof/>
        </w:rPr>
        <w:fldChar w:fldCharType="separate"/>
      </w:r>
      <w:r>
        <w:rPr>
          <w:noProof/>
        </w:rPr>
        <w:t>30</w:t>
      </w:r>
      <w:r>
        <w:rPr>
          <w:noProof/>
        </w:rPr>
        <w:fldChar w:fldCharType="end"/>
      </w:r>
    </w:p>
    <w:p w14:paraId="762CD3B0" w14:textId="5036A71F"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Device type 1: Thin AR glasses</w:t>
      </w:r>
      <w:r>
        <w:rPr>
          <w:noProof/>
        </w:rPr>
        <w:tab/>
      </w:r>
      <w:r>
        <w:rPr>
          <w:noProof/>
        </w:rPr>
        <w:fldChar w:fldCharType="begin" w:fldLock="1"/>
      </w:r>
      <w:r>
        <w:rPr>
          <w:noProof/>
        </w:rPr>
        <w:instrText xml:space="preserve"> PAGEREF _Toc152694581 \h </w:instrText>
      </w:r>
      <w:r>
        <w:rPr>
          <w:noProof/>
        </w:rPr>
      </w:r>
      <w:r>
        <w:rPr>
          <w:noProof/>
        </w:rPr>
        <w:fldChar w:fldCharType="separate"/>
      </w:r>
      <w:r>
        <w:rPr>
          <w:noProof/>
        </w:rPr>
        <w:t>30</w:t>
      </w:r>
      <w:r>
        <w:rPr>
          <w:noProof/>
        </w:rPr>
        <w:fldChar w:fldCharType="end"/>
      </w:r>
    </w:p>
    <w:p w14:paraId="30C1EF8A" w14:textId="0D6E4659"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_Toc152694582 \h </w:instrText>
      </w:r>
      <w:r>
        <w:rPr>
          <w:noProof/>
        </w:rPr>
      </w:r>
      <w:r>
        <w:rPr>
          <w:noProof/>
        </w:rPr>
        <w:fldChar w:fldCharType="separate"/>
      </w:r>
      <w:r>
        <w:rPr>
          <w:noProof/>
        </w:rPr>
        <w:t>30</w:t>
      </w:r>
      <w:r>
        <w:rPr>
          <w:noProof/>
        </w:rPr>
        <w:fldChar w:fldCharType="end"/>
      </w:r>
    </w:p>
    <w:p w14:paraId="1B0F4A7D" w14:textId="138DAB90"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_Toc152694583 \h </w:instrText>
      </w:r>
      <w:r>
        <w:rPr>
          <w:noProof/>
        </w:rPr>
      </w:r>
      <w:r>
        <w:rPr>
          <w:noProof/>
        </w:rPr>
        <w:fldChar w:fldCharType="separate"/>
      </w:r>
      <w:r>
        <w:rPr>
          <w:noProof/>
        </w:rPr>
        <w:t>30</w:t>
      </w:r>
      <w:r>
        <w:rPr>
          <w:noProof/>
        </w:rPr>
        <w:fldChar w:fldCharType="end"/>
      </w:r>
    </w:p>
    <w:p w14:paraId="34A97095" w14:textId="09AEA569"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10.2.3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_Toc152694584 \h </w:instrText>
      </w:r>
      <w:r>
        <w:rPr>
          <w:noProof/>
        </w:rPr>
      </w:r>
      <w:r>
        <w:rPr>
          <w:noProof/>
        </w:rPr>
        <w:fldChar w:fldCharType="separate"/>
      </w:r>
      <w:r>
        <w:rPr>
          <w:noProof/>
        </w:rPr>
        <w:t>31</w:t>
      </w:r>
      <w:r>
        <w:rPr>
          <w:noProof/>
        </w:rPr>
        <w:fldChar w:fldCharType="end"/>
      </w:r>
    </w:p>
    <w:p w14:paraId="6350CF6E" w14:textId="41D0DAA8"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10.2.4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_Toc152694585 \h </w:instrText>
      </w:r>
      <w:r>
        <w:rPr>
          <w:noProof/>
        </w:rPr>
      </w:r>
      <w:r>
        <w:rPr>
          <w:noProof/>
        </w:rPr>
        <w:fldChar w:fldCharType="separate"/>
      </w:r>
      <w:r>
        <w:rPr>
          <w:noProof/>
        </w:rPr>
        <w:t>31</w:t>
      </w:r>
      <w:r>
        <w:rPr>
          <w:noProof/>
        </w:rPr>
        <w:fldChar w:fldCharType="end"/>
      </w:r>
    </w:p>
    <w:p w14:paraId="2E329DDB" w14:textId="2B983799"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10.2.5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_Toc152694586 \h </w:instrText>
      </w:r>
      <w:r>
        <w:rPr>
          <w:noProof/>
        </w:rPr>
      </w:r>
      <w:r>
        <w:rPr>
          <w:noProof/>
        </w:rPr>
        <w:fldChar w:fldCharType="separate"/>
      </w:r>
      <w:r>
        <w:rPr>
          <w:noProof/>
        </w:rPr>
        <w:t>31</w:t>
      </w:r>
      <w:r>
        <w:rPr>
          <w:noProof/>
        </w:rPr>
        <w:fldChar w:fldCharType="end"/>
      </w:r>
    </w:p>
    <w:p w14:paraId="66DEADCD" w14:textId="0D0345D3"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Device type 2: AR glasses</w:t>
      </w:r>
      <w:r>
        <w:rPr>
          <w:noProof/>
        </w:rPr>
        <w:tab/>
      </w:r>
      <w:r>
        <w:rPr>
          <w:noProof/>
        </w:rPr>
        <w:fldChar w:fldCharType="begin" w:fldLock="1"/>
      </w:r>
      <w:r>
        <w:rPr>
          <w:noProof/>
        </w:rPr>
        <w:instrText xml:space="preserve"> PAGEREF _Toc152694587 \h </w:instrText>
      </w:r>
      <w:r>
        <w:rPr>
          <w:noProof/>
        </w:rPr>
      </w:r>
      <w:r>
        <w:rPr>
          <w:noProof/>
        </w:rPr>
        <w:fldChar w:fldCharType="separate"/>
      </w:r>
      <w:r>
        <w:rPr>
          <w:noProof/>
        </w:rPr>
        <w:t>32</w:t>
      </w:r>
      <w:r>
        <w:rPr>
          <w:noProof/>
        </w:rPr>
        <w:fldChar w:fldCharType="end"/>
      </w:r>
    </w:p>
    <w:p w14:paraId="07BE8A1C" w14:textId="4A94E085"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_Toc152694588 \h </w:instrText>
      </w:r>
      <w:r>
        <w:rPr>
          <w:noProof/>
        </w:rPr>
      </w:r>
      <w:r>
        <w:rPr>
          <w:noProof/>
        </w:rPr>
        <w:fldChar w:fldCharType="separate"/>
      </w:r>
      <w:r>
        <w:rPr>
          <w:noProof/>
        </w:rPr>
        <w:t>32</w:t>
      </w:r>
      <w:r>
        <w:rPr>
          <w:noProof/>
        </w:rPr>
        <w:fldChar w:fldCharType="end"/>
      </w:r>
    </w:p>
    <w:p w14:paraId="33C51895" w14:textId="131827E9"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_Toc152694589 \h </w:instrText>
      </w:r>
      <w:r>
        <w:rPr>
          <w:noProof/>
        </w:rPr>
      </w:r>
      <w:r>
        <w:rPr>
          <w:noProof/>
        </w:rPr>
        <w:fldChar w:fldCharType="separate"/>
      </w:r>
      <w:r>
        <w:rPr>
          <w:noProof/>
        </w:rPr>
        <w:t>32</w:t>
      </w:r>
      <w:r>
        <w:rPr>
          <w:noProof/>
        </w:rPr>
        <w:fldChar w:fldCharType="end"/>
      </w:r>
    </w:p>
    <w:p w14:paraId="2B4CDFC0" w14:textId="1DAD6030"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_Toc152694590 \h </w:instrText>
      </w:r>
      <w:r>
        <w:rPr>
          <w:noProof/>
        </w:rPr>
      </w:r>
      <w:r>
        <w:rPr>
          <w:noProof/>
        </w:rPr>
        <w:fldChar w:fldCharType="separate"/>
      </w:r>
      <w:r>
        <w:rPr>
          <w:noProof/>
        </w:rPr>
        <w:t>32</w:t>
      </w:r>
      <w:r>
        <w:rPr>
          <w:noProof/>
        </w:rPr>
        <w:fldChar w:fldCharType="end"/>
      </w:r>
    </w:p>
    <w:p w14:paraId="3F309780" w14:textId="09545A4B"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_Toc152694591 \h </w:instrText>
      </w:r>
      <w:r>
        <w:rPr>
          <w:noProof/>
        </w:rPr>
      </w:r>
      <w:r>
        <w:rPr>
          <w:noProof/>
        </w:rPr>
        <w:fldChar w:fldCharType="separate"/>
      </w:r>
      <w:r>
        <w:rPr>
          <w:noProof/>
        </w:rPr>
        <w:t>32</w:t>
      </w:r>
      <w:r>
        <w:rPr>
          <w:noProof/>
        </w:rPr>
        <w:fldChar w:fldCharType="end"/>
      </w:r>
    </w:p>
    <w:p w14:paraId="4630DFAB" w14:textId="2E38F687"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10.3.5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_Toc152694592 \h </w:instrText>
      </w:r>
      <w:r>
        <w:rPr>
          <w:noProof/>
        </w:rPr>
      </w:r>
      <w:r>
        <w:rPr>
          <w:noProof/>
        </w:rPr>
        <w:fldChar w:fldCharType="separate"/>
      </w:r>
      <w:r>
        <w:rPr>
          <w:noProof/>
        </w:rPr>
        <w:t>33</w:t>
      </w:r>
      <w:r>
        <w:rPr>
          <w:noProof/>
        </w:rPr>
        <w:fldChar w:fldCharType="end"/>
      </w:r>
    </w:p>
    <w:p w14:paraId="5C01789D" w14:textId="74494438"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Device type 3: XR phone</w:t>
      </w:r>
      <w:r>
        <w:rPr>
          <w:noProof/>
        </w:rPr>
        <w:tab/>
      </w:r>
      <w:r>
        <w:rPr>
          <w:noProof/>
        </w:rPr>
        <w:fldChar w:fldCharType="begin" w:fldLock="1"/>
      </w:r>
      <w:r>
        <w:rPr>
          <w:noProof/>
        </w:rPr>
        <w:instrText xml:space="preserve"> PAGEREF _Toc152694593 \h </w:instrText>
      </w:r>
      <w:r>
        <w:rPr>
          <w:noProof/>
        </w:rPr>
      </w:r>
      <w:r>
        <w:rPr>
          <w:noProof/>
        </w:rPr>
        <w:fldChar w:fldCharType="separate"/>
      </w:r>
      <w:r>
        <w:rPr>
          <w:noProof/>
        </w:rPr>
        <w:t>33</w:t>
      </w:r>
      <w:r>
        <w:rPr>
          <w:noProof/>
        </w:rPr>
        <w:fldChar w:fldCharType="end"/>
      </w:r>
    </w:p>
    <w:p w14:paraId="3F7D028A" w14:textId="2DD1EB07"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_Toc152694594 \h </w:instrText>
      </w:r>
      <w:r>
        <w:rPr>
          <w:noProof/>
        </w:rPr>
      </w:r>
      <w:r>
        <w:rPr>
          <w:noProof/>
        </w:rPr>
        <w:fldChar w:fldCharType="separate"/>
      </w:r>
      <w:r>
        <w:rPr>
          <w:noProof/>
        </w:rPr>
        <w:t>33</w:t>
      </w:r>
      <w:r>
        <w:rPr>
          <w:noProof/>
        </w:rPr>
        <w:fldChar w:fldCharType="end"/>
      </w:r>
    </w:p>
    <w:p w14:paraId="39D74A5D" w14:textId="6792EA36"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_Toc152694595 \h </w:instrText>
      </w:r>
      <w:r>
        <w:rPr>
          <w:noProof/>
        </w:rPr>
      </w:r>
      <w:r>
        <w:rPr>
          <w:noProof/>
        </w:rPr>
        <w:fldChar w:fldCharType="separate"/>
      </w:r>
      <w:r>
        <w:rPr>
          <w:noProof/>
        </w:rPr>
        <w:t>33</w:t>
      </w:r>
      <w:r>
        <w:rPr>
          <w:noProof/>
        </w:rPr>
        <w:fldChar w:fldCharType="end"/>
      </w:r>
    </w:p>
    <w:p w14:paraId="134CB0A6" w14:textId="7DD8C6BA"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_Toc152694596 \h </w:instrText>
      </w:r>
      <w:r>
        <w:rPr>
          <w:noProof/>
        </w:rPr>
      </w:r>
      <w:r>
        <w:rPr>
          <w:noProof/>
        </w:rPr>
        <w:fldChar w:fldCharType="separate"/>
      </w:r>
      <w:r>
        <w:rPr>
          <w:noProof/>
        </w:rPr>
        <w:t>34</w:t>
      </w:r>
      <w:r>
        <w:rPr>
          <w:noProof/>
        </w:rPr>
        <w:fldChar w:fldCharType="end"/>
      </w:r>
    </w:p>
    <w:p w14:paraId="00218223" w14:textId="722CF812"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_Toc152694597 \h </w:instrText>
      </w:r>
      <w:r>
        <w:rPr>
          <w:noProof/>
        </w:rPr>
      </w:r>
      <w:r>
        <w:rPr>
          <w:noProof/>
        </w:rPr>
        <w:fldChar w:fldCharType="separate"/>
      </w:r>
      <w:r>
        <w:rPr>
          <w:noProof/>
        </w:rPr>
        <w:t>34</w:t>
      </w:r>
      <w:r>
        <w:rPr>
          <w:noProof/>
        </w:rPr>
        <w:fldChar w:fldCharType="end"/>
      </w:r>
    </w:p>
    <w:p w14:paraId="208A242D" w14:textId="24923DE2"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_Toc152694598 \h </w:instrText>
      </w:r>
      <w:r>
        <w:rPr>
          <w:noProof/>
        </w:rPr>
      </w:r>
      <w:r>
        <w:rPr>
          <w:noProof/>
        </w:rPr>
        <w:fldChar w:fldCharType="separate"/>
      </w:r>
      <w:r>
        <w:rPr>
          <w:noProof/>
        </w:rPr>
        <w:t>35</w:t>
      </w:r>
      <w:r>
        <w:rPr>
          <w:noProof/>
        </w:rPr>
        <w:fldChar w:fldCharType="end"/>
      </w:r>
    </w:p>
    <w:p w14:paraId="6E9A934F" w14:textId="5750C365"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10.5</w:t>
      </w:r>
      <w:r>
        <w:rPr>
          <w:rFonts w:asciiTheme="minorHAnsi" w:eastAsiaTheme="minorEastAsia" w:hAnsiTheme="minorHAnsi" w:cstheme="minorBidi"/>
          <w:noProof/>
          <w:kern w:val="2"/>
          <w:sz w:val="22"/>
          <w:szCs w:val="22"/>
          <w:lang w:eastAsia="en-GB"/>
          <w14:ligatures w14:val="standardContextual"/>
        </w:rPr>
        <w:tab/>
      </w:r>
      <w:r>
        <w:rPr>
          <w:noProof/>
        </w:rPr>
        <w:t>Device type 4: XR HMD</w:t>
      </w:r>
      <w:r>
        <w:rPr>
          <w:noProof/>
        </w:rPr>
        <w:tab/>
      </w:r>
      <w:r>
        <w:rPr>
          <w:noProof/>
        </w:rPr>
        <w:fldChar w:fldCharType="begin" w:fldLock="1"/>
      </w:r>
      <w:r>
        <w:rPr>
          <w:noProof/>
        </w:rPr>
        <w:instrText xml:space="preserve"> PAGEREF _Toc152694599 \h </w:instrText>
      </w:r>
      <w:r>
        <w:rPr>
          <w:noProof/>
        </w:rPr>
      </w:r>
      <w:r>
        <w:rPr>
          <w:noProof/>
        </w:rPr>
        <w:fldChar w:fldCharType="separate"/>
      </w:r>
      <w:r>
        <w:rPr>
          <w:noProof/>
        </w:rPr>
        <w:t>35</w:t>
      </w:r>
      <w:r>
        <w:rPr>
          <w:noProof/>
        </w:rPr>
        <w:fldChar w:fldCharType="end"/>
      </w:r>
    </w:p>
    <w:p w14:paraId="3B12386F" w14:textId="3DB86B2E"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_Toc152694600 \h </w:instrText>
      </w:r>
      <w:r>
        <w:rPr>
          <w:noProof/>
        </w:rPr>
      </w:r>
      <w:r>
        <w:rPr>
          <w:noProof/>
        </w:rPr>
        <w:fldChar w:fldCharType="separate"/>
      </w:r>
      <w:r>
        <w:rPr>
          <w:noProof/>
        </w:rPr>
        <w:t>35</w:t>
      </w:r>
      <w:r>
        <w:rPr>
          <w:noProof/>
        </w:rPr>
        <w:fldChar w:fldCharType="end"/>
      </w:r>
    </w:p>
    <w:p w14:paraId="450BC22E" w14:textId="098E8F1D"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10.5.2</w:t>
      </w:r>
      <w:r>
        <w:rPr>
          <w:rFonts w:asciiTheme="minorHAnsi" w:eastAsiaTheme="minorEastAsia" w:hAnsiTheme="minorHAnsi" w:cstheme="minorBidi"/>
          <w:noProof/>
          <w:kern w:val="2"/>
          <w:sz w:val="22"/>
          <w:szCs w:val="22"/>
          <w:lang w:eastAsia="en-GB"/>
          <w14:ligatures w14:val="standardContextual"/>
        </w:rPr>
        <w:tab/>
      </w:r>
      <w:r>
        <w:rPr>
          <w:noProof/>
        </w:rPr>
        <w:t>XR System support</w:t>
      </w:r>
      <w:r>
        <w:rPr>
          <w:noProof/>
        </w:rPr>
        <w:tab/>
      </w:r>
      <w:r>
        <w:rPr>
          <w:noProof/>
        </w:rPr>
        <w:fldChar w:fldCharType="begin" w:fldLock="1"/>
      </w:r>
      <w:r>
        <w:rPr>
          <w:noProof/>
        </w:rPr>
        <w:instrText xml:space="preserve"> PAGEREF _Toc152694601 \h </w:instrText>
      </w:r>
      <w:r>
        <w:rPr>
          <w:noProof/>
        </w:rPr>
      </w:r>
      <w:r>
        <w:rPr>
          <w:noProof/>
        </w:rPr>
        <w:fldChar w:fldCharType="separate"/>
      </w:r>
      <w:r>
        <w:rPr>
          <w:noProof/>
        </w:rPr>
        <w:t>35</w:t>
      </w:r>
      <w:r>
        <w:rPr>
          <w:noProof/>
        </w:rPr>
        <w:fldChar w:fldCharType="end"/>
      </w:r>
    </w:p>
    <w:p w14:paraId="6F253FF7" w14:textId="3EC3B3DA"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10.5.3</w:t>
      </w:r>
      <w:r>
        <w:rPr>
          <w:rFonts w:asciiTheme="minorHAnsi" w:eastAsiaTheme="minorEastAsia" w:hAnsiTheme="minorHAnsi" w:cstheme="minorBidi"/>
          <w:noProof/>
          <w:kern w:val="2"/>
          <w:sz w:val="22"/>
          <w:szCs w:val="22"/>
          <w:lang w:eastAsia="en-GB"/>
          <w14:ligatures w14:val="standardContextual"/>
        </w:rPr>
        <w:tab/>
      </w:r>
      <w:r>
        <w:rPr>
          <w:noProof/>
        </w:rPr>
        <w:t>Video capabilities support</w:t>
      </w:r>
      <w:r>
        <w:rPr>
          <w:noProof/>
        </w:rPr>
        <w:tab/>
      </w:r>
      <w:r>
        <w:rPr>
          <w:noProof/>
        </w:rPr>
        <w:fldChar w:fldCharType="begin" w:fldLock="1"/>
      </w:r>
      <w:r>
        <w:rPr>
          <w:noProof/>
        </w:rPr>
        <w:instrText xml:space="preserve"> PAGEREF _Toc152694602 \h </w:instrText>
      </w:r>
      <w:r>
        <w:rPr>
          <w:noProof/>
        </w:rPr>
      </w:r>
      <w:r>
        <w:rPr>
          <w:noProof/>
        </w:rPr>
        <w:fldChar w:fldCharType="separate"/>
      </w:r>
      <w:r>
        <w:rPr>
          <w:noProof/>
        </w:rPr>
        <w:t>35</w:t>
      </w:r>
      <w:r>
        <w:rPr>
          <w:noProof/>
        </w:rPr>
        <w:fldChar w:fldCharType="end"/>
      </w:r>
    </w:p>
    <w:p w14:paraId="0313DE18" w14:textId="16C14115"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10.5.4</w:t>
      </w:r>
      <w:r>
        <w:rPr>
          <w:rFonts w:asciiTheme="minorHAnsi" w:eastAsiaTheme="minorEastAsia" w:hAnsiTheme="minorHAnsi" w:cstheme="minorBidi"/>
          <w:noProof/>
          <w:kern w:val="2"/>
          <w:sz w:val="22"/>
          <w:szCs w:val="22"/>
          <w:lang w:eastAsia="en-GB"/>
          <w14:ligatures w14:val="standardContextual"/>
        </w:rPr>
        <w:tab/>
      </w:r>
      <w:r>
        <w:rPr>
          <w:noProof/>
        </w:rPr>
        <w:t>Audio/Speech capabilities support</w:t>
      </w:r>
      <w:r>
        <w:rPr>
          <w:noProof/>
        </w:rPr>
        <w:tab/>
      </w:r>
      <w:r>
        <w:rPr>
          <w:noProof/>
        </w:rPr>
        <w:fldChar w:fldCharType="begin" w:fldLock="1"/>
      </w:r>
      <w:r>
        <w:rPr>
          <w:noProof/>
        </w:rPr>
        <w:instrText xml:space="preserve"> PAGEREF _Toc152694603 \h </w:instrText>
      </w:r>
      <w:r>
        <w:rPr>
          <w:noProof/>
        </w:rPr>
      </w:r>
      <w:r>
        <w:rPr>
          <w:noProof/>
        </w:rPr>
        <w:fldChar w:fldCharType="separate"/>
      </w:r>
      <w:r>
        <w:rPr>
          <w:noProof/>
        </w:rPr>
        <w:t>36</w:t>
      </w:r>
      <w:r>
        <w:rPr>
          <w:noProof/>
        </w:rPr>
        <w:fldChar w:fldCharType="end"/>
      </w:r>
    </w:p>
    <w:p w14:paraId="2C3BFFD5" w14:textId="6B32EDB1"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10.5.5</w:t>
      </w:r>
      <w:r>
        <w:rPr>
          <w:rFonts w:asciiTheme="minorHAnsi" w:eastAsiaTheme="minorEastAsia" w:hAnsiTheme="minorHAnsi" w:cstheme="minorBidi"/>
          <w:noProof/>
          <w:kern w:val="2"/>
          <w:sz w:val="22"/>
          <w:szCs w:val="22"/>
          <w:lang w:eastAsia="en-GB"/>
          <w14:ligatures w14:val="standardContextual"/>
        </w:rPr>
        <w:tab/>
      </w:r>
      <w:r>
        <w:rPr>
          <w:noProof/>
        </w:rPr>
        <w:t>Scene Description capabilities support</w:t>
      </w:r>
      <w:r>
        <w:rPr>
          <w:noProof/>
        </w:rPr>
        <w:tab/>
      </w:r>
      <w:r>
        <w:rPr>
          <w:noProof/>
        </w:rPr>
        <w:fldChar w:fldCharType="begin" w:fldLock="1"/>
      </w:r>
      <w:r>
        <w:rPr>
          <w:noProof/>
        </w:rPr>
        <w:instrText xml:space="preserve"> PAGEREF _Toc152694604 \h </w:instrText>
      </w:r>
      <w:r>
        <w:rPr>
          <w:noProof/>
        </w:rPr>
      </w:r>
      <w:r>
        <w:rPr>
          <w:noProof/>
        </w:rPr>
        <w:fldChar w:fldCharType="separate"/>
      </w:r>
      <w:r>
        <w:rPr>
          <w:noProof/>
        </w:rPr>
        <w:t>36</w:t>
      </w:r>
      <w:r>
        <w:rPr>
          <w:noProof/>
        </w:rPr>
        <w:fldChar w:fldCharType="end"/>
      </w:r>
    </w:p>
    <w:p w14:paraId="14D2624E" w14:textId="4960AD03" w:rsidR="00666AA1" w:rsidRDefault="00666AA1" w:rsidP="00666AA1">
      <w:pPr>
        <w:pStyle w:val="TOC8"/>
        <w:rPr>
          <w:rFonts w:asciiTheme="minorHAnsi" w:eastAsiaTheme="minorEastAsia" w:hAnsiTheme="minorHAnsi" w:cstheme="minorBidi"/>
          <w:b w:val="0"/>
          <w:noProof/>
          <w:kern w:val="2"/>
          <w:szCs w:val="22"/>
          <w:lang w:eastAsia="en-GB"/>
          <w14:ligatures w14:val="standardContextual"/>
        </w:rPr>
      </w:pPr>
      <w:r w:rsidRPr="00E95788">
        <w:rPr>
          <w:noProof/>
          <w:lang w:val="en-US"/>
        </w:rPr>
        <w:t>Annex A (informative/normative</w:t>
      </w:r>
      <w:r>
        <w:rPr>
          <w:noProof/>
          <w:lang w:val="en-US"/>
        </w:rPr>
        <w:t>):</w:t>
      </w:r>
      <w:r>
        <w:rPr>
          <w:noProof/>
          <w:lang w:val="en-US"/>
        </w:rPr>
        <w:tab/>
      </w:r>
      <w:r w:rsidRPr="00E95788">
        <w:rPr>
          <w:noProof/>
          <w:lang w:val="en-US"/>
        </w:rPr>
        <w:t>KPIs for AR/MR</w:t>
      </w:r>
      <w:r>
        <w:rPr>
          <w:noProof/>
        </w:rPr>
        <w:tab/>
      </w:r>
      <w:r>
        <w:rPr>
          <w:noProof/>
        </w:rPr>
        <w:fldChar w:fldCharType="begin" w:fldLock="1"/>
      </w:r>
      <w:r>
        <w:rPr>
          <w:noProof/>
        </w:rPr>
        <w:instrText xml:space="preserve"> PAGEREF _Toc152694605 \h </w:instrText>
      </w:r>
      <w:r>
        <w:rPr>
          <w:noProof/>
        </w:rPr>
      </w:r>
      <w:r>
        <w:rPr>
          <w:noProof/>
        </w:rPr>
        <w:fldChar w:fldCharType="separate"/>
      </w:r>
      <w:r>
        <w:rPr>
          <w:noProof/>
        </w:rPr>
        <w:t>37</w:t>
      </w:r>
      <w:r>
        <w:rPr>
          <w:noProof/>
        </w:rPr>
        <w:fldChar w:fldCharType="end"/>
      </w:r>
    </w:p>
    <w:p w14:paraId="6611FF3C" w14:textId="4E4F4AC0" w:rsidR="00666AA1" w:rsidRDefault="00666AA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_Toc152694606 \h </w:instrText>
      </w:r>
      <w:r>
        <w:rPr>
          <w:noProof/>
        </w:rPr>
      </w:r>
      <w:r>
        <w:rPr>
          <w:noProof/>
        </w:rPr>
        <w:fldChar w:fldCharType="separate"/>
      </w:r>
      <w:r>
        <w:rPr>
          <w:noProof/>
        </w:rPr>
        <w:t>37</w:t>
      </w:r>
      <w:r>
        <w:rPr>
          <w:noProof/>
        </w:rPr>
        <w:fldChar w:fldCharType="end"/>
      </w:r>
    </w:p>
    <w:p w14:paraId="5B7983C7" w14:textId="76589F5D" w:rsidR="00666AA1" w:rsidRDefault="00666AA1" w:rsidP="00666AA1">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Usage of OpenXR [and WebXR] as XR Runtime</w:t>
      </w:r>
      <w:r>
        <w:rPr>
          <w:noProof/>
        </w:rPr>
        <w:tab/>
      </w:r>
      <w:r>
        <w:rPr>
          <w:noProof/>
        </w:rPr>
        <w:fldChar w:fldCharType="begin" w:fldLock="1"/>
      </w:r>
      <w:r>
        <w:rPr>
          <w:noProof/>
        </w:rPr>
        <w:instrText xml:space="preserve"> PAGEREF _Toc152694607 \h </w:instrText>
      </w:r>
      <w:r>
        <w:rPr>
          <w:noProof/>
        </w:rPr>
      </w:r>
      <w:r>
        <w:rPr>
          <w:noProof/>
        </w:rPr>
        <w:fldChar w:fldCharType="separate"/>
      </w:r>
      <w:r>
        <w:rPr>
          <w:noProof/>
        </w:rPr>
        <w:t>37</w:t>
      </w:r>
      <w:r>
        <w:rPr>
          <w:noProof/>
        </w:rPr>
        <w:fldChar w:fldCharType="end"/>
      </w:r>
    </w:p>
    <w:p w14:paraId="5FC1411B" w14:textId="65F3AEAF" w:rsidR="00666AA1" w:rsidRDefault="00666AA1">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_Toc152694608 \h </w:instrText>
      </w:r>
      <w:r>
        <w:rPr>
          <w:noProof/>
        </w:rPr>
      </w:r>
      <w:r>
        <w:rPr>
          <w:noProof/>
        </w:rPr>
        <w:fldChar w:fldCharType="separate"/>
      </w:r>
      <w:r>
        <w:rPr>
          <w:noProof/>
        </w:rPr>
        <w:t>37</w:t>
      </w:r>
      <w:r>
        <w:rPr>
          <w:noProof/>
        </w:rPr>
        <w:fldChar w:fldCharType="end"/>
      </w:r>
    </w:p>
    <w:p w14:paraId="13EBA485" w14:textId="7D26B8CD" w:rsidR="00666AA1" w:rsidRDefault="00666AA1">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Capability mapping to OpenXR</w:t>
      </w:r>
      <w:r>
        <w:rPr>
          <w:noProof/>
        </w:rPr>
        <w:tab/>
      </w:r>
      <w:r>
        <w:rPr>
          <w:noProof/>
        </w:rPr>
        <w:fldChar w:fldCharType="begin" w:fldLock="1"/>
      </w:r>
      <w:r>
        <w:rPr>
          <w:noProof/>
        </w:rPr>
        <w:instrText xml:space="preserve"> PAGEREF _Toc152694609 \h </w:instrText>
      </w:r>
      <w:r>
        <w:rPr>
          <w:noProof/>
        </w:rPr>
      </w:r>
      <w:r>
        <w:rPr>
          <w:noProof/>
        </w:rPr>
        <w:fldChar w:fldCharType="separate"/>
      </w:r>
      <w:r>
        <w:rPr>
          <w:noProof/>
        </w:rPr>
        <w:t>37</w:t>
      </w:r>
      <w:r>
        <w:rPr>
          <w:noProof/>
        </w:rPr>
        <w:fldChar w:fldCharType="end"/>
      </w:r>
    </w:p>
    <w:p w14:paraId="52133185" w14:textId="3EC2FD1A"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rFonts w:asciiTheme="minorHAnsi" w:eastAsiaTheme="minorEastAsia" w:hAnsiTheme="minorHAnsi" w:cstheme="minorBidi"/>
          <w:noProof/>
          <w:kern w:val="2"/>
          <w:sz w:val="22"/>
          <w:szCs w:val="22"/>
          <w:lang w:eastAsia="en-GB"/>
          <w14:ligatures w14:val="standardContextual"/>
        </w:rPr>
        <w:tab/>
      </w:r>
      <w:r>
        <w:rPr>
          <w:noProof/>
        </w:rPr>
        <w:t>Mapping overview</w:t>
      </w:r>
      <w:r>
        <w:rPr>
          <w:noProof/>
        </w:rPr>
        <w:tab/>
      </w:r>
      <w:r>
        <w:rPr>
          <w:noProof/>
        </w:rPr>
        <w:fldChar w:fldCharType="begin" w:fldLock="1"/>
      </w:r>
      <w:r>
        <w:rPr>
          <w:noProof/>
        </w:rPr>
        <w:instrText xml:space="preserve"> PAGEREF _Toc152694610 \h </w:instrText>
      </w:r>
      <w:r>
        <w:rPr>
          <w:noProof/>
        </w:rPr>
      </w:r>
      <w:r>
        <w:rPr>
          <w:noProof/>
        </w:rPr>
        <w:fldChar w:fldCharType="separate"/>
      </w:r>
      <w:r>
        <w:rPr>
          <w:noProof/>
        </w:rPr>
        <w:t>37</w:t>
      </w:r>
      <w:r>
        <w:rPr>
          <w:noProof/>
        </w:rPr>
        <w:fldChar w:fldCharType="end"/>
      </w:r>
    </w:p>
    <w:p w14:paraId="455FA5CA" w14:textId="48124B17"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B.2.2</w:t>
      </w:r>
      <w:r>
        <w:rPr>
          <w:rFonts w:asciiTheme="minorHAnsi" w:eastAsiaTheme="minorEastAsia" w:hAnsiTheme="minorHAnsi" w:cstheme="minorBidi"/>
          <w:noProof/>
          <w:kern w:val="2"/>
          <w:sz w:val="22"/>
          <w:szCs w:val="22"/>
          <w:lang w:eastAsia="en-GB"/>
          <w14:ligatures w14:val="standardContextual"/>
        </w:rPr>
        <w:tab/>
      </w:r>
      <w:r>
        <w:rPr>
          <w:noProof/>
        </w:rPr>
        <w:t>XR views and rendering loop</w:t>
      </w:r>
      <w:r>
        <w:rPr>
          <w:noProof/>
        </w:rPr>
        <w:tab/>
      </w:r>
      <w:r>
        <w:rPr>
          <w:noProof/>
        </w:rPr>
        <w:fldChar w:fldCharType="begin" w:fldLock="1"/>
      </w:r>
      <w:r>
        <w:rPr>
          <w:noProof/>
        </w:rPr>
        <w:instrText xml:space="preserve"> PAGEREF _Toc152694611 \h </w:instrText>
      </w:r>
      <w:r>
        <w:rPr>
          <w:noProof/>
        </w:rPr>
      </w:r>
      <w:r>
        <w:rPr>
          <w:noProof/>
        </w:rPr>
        <w:fldChar w:fldCharType="separate"/>
      </w:r>
      <w:r>
        <w:rPr>
          <w:noProof/>
        </w:rPr>
        <w:t>40</w:t>
      </w:r>
      <w:r>
        <w:rPr>
          <w:noProof/>
        </w:rPr>
        <w:fldChar w:fldCharType="end"/>
      </w:r>
    </w:p>
    <w:p w14:paraId="0168147F" w14:textId="4BDBCB9D" w:rsidR="00666AA1" w:rsidRDefault="00666AA1">
      <w:pPr>
        <w:pStyle w:val="TOC2"/>
        <w:rPr>
          <w:rFonts w:asciiTheme="minorHAnsi" w:eastAsiaTheme="minorEastAsia" w:hAnsiTheme="minorHAnsi" w:cstheme="minorBidi"/>
          <w:noProof/>
          <w:kern w:val="2"/>
          <w:sz w:val="22"/>
          <w:szCs w:val="22"/>
          <w:lang w:eastAsia="en-GB"/>
          <w14:ligatures w14:val="standardContextual"/>
        </w:rPr>
      </w:pPr>
      <w:r>
        <w:rPr>
          <w:noProof/>
        </w:rPr>
        <w:t>B.2.3</w:t>
      </w:r>
      <w:r>
        <w:rPr>
          <w:rFonts w:asciiTheme="minorHAnsi" w:eastAsiaTheme="minorEastAsia" w:hAnsiTheme="minorHAnsi" w:cstheme="minorBidi"/>
          <w:noProof/>
          <w:kern w:val="2"/>
          <w:sz w:val="22"/>
          <w:szCs w:val="22"/>
          <w:lang w:eastAsia="en-GB"/>
          <w14:ligatures w14:val="standardContextual"/>
        </w:rPr>
        <w:tab/>
      </w:r>
      <w:r>
        <w:rPr>
          <w:noProof/>
        </w:rPr>
        <w:t>Available Visualization Space implementation</w:t>
      </w:r>
      <w:r>
        <w:rPr>
          <w:noProof/>
        </w:rPr>
        <w:tab/>
      </w:r>
      <w:r>
        <w:rPr>
          <w:noProof/>
        </w:rPr>
        <w:fldChar w:fldCharType="begin" w:fldLock="1"/>
      </w:r>
      <w:r>
        <w:rPr>
          <w:noProof/>
        </w:rPr>
        <w:instrText xml:space="preserve"> PAGEREF _Toc152694612 \h </w:instrText>
      </w:r>
      <w:r>
        <w:rPr>
          <w:noProof/>
        </w:rPr>
      </w:r>
      <w:r>
        <w:rPr>
          <w:noProof/>
        </w:rPr>
        <w:fldChar w:fldCharType="separate"/>
      </w:r>
      <w:r>
        <w:rPr>
          <w:noProof/>
        </w:rPr>
        <w:t>42</w:t>
      </w:r>
      <w:r>
        <w:rPr>
          <w:noProof/>
        </w:rPr>
        <w:fldChar w:fldCharType="end"/>
      </w:r>
    </w:p>
    <w:p w14:paraId="10E70503" w14:textId="0CD11C68"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B.2.3.1</w:t>
      </w:r>
      <w:r>
        <w:rPr>
          <w:rFonts w:asciiTheme="minorHAnsi" w:eastAsiaTheme="minorEastAsia" w:hAnsiTheme="minorHAnsi" w:cstheme="minorBidi"/>
          <w:noProof/>
          <w:kern w:val="2"/>
          <w:sz w:val="22"/>
          <w:szCs w:val="22"/>
          <w:lang w:eastAsia="en-GB"/>
          <w14:ligatures w14:val="standardContextual"/>
        </w:rPr>
        <w:tab/>
      </w:r>
      <w:r>
        <w:rPr>
          <w:noProof/>
        </w:rPr>
        <w:t>Using OpenXR_XR_FB</w:t>
      </w:r>
      <w:r>
        <w:rPr>
          <w:noProof/>
        </w:rPr>
        <w:tab/>
      </w:r>
      <w:r>
        <w:rPr>
          <w:noProof/>
        </w:rPr>
        <w:fldChar w:fldCharType="begin" w:fldLock="1"/>
      </w:r>
      <w:r>
        <w:rPr>
          <w:noProof/>
        </w:rPr>
        <w:instrText xml:space="preserve"> PAGEREF _Toc152694613 \h </w:instrText>
      </w:r>
      <w:r>
        <w:rPr>
          <w:noProof/>
        </w:rPr>
      </w:r>
      <w:r>
        <w:rPr>
          <w:noProof/>
        </w:rPr>
        <w:fldChar w:fldCharType="separate"/>
      </w:r>
      <w:r>
        <w:rPr>
          <w:noProof/>
        </w:rPr>
        <w:t>42</w:t>
      </w:r>
      <w:r>
        <w:rPr>
          <w:noProof/>
        </w:rPr>
        <w:fldChar w:fldCharType="end"/>
      </w:r>
    </w:p>
    <w:p w14:paraId="09B7F266" w14:textId="23AAADD9" w:rsidR="00666AA1" w:rsidRDefault="00666AA1">
      <w:pPr>
        <w:pStyle w:val="TOC3"/>
        <w:rPr>
          <w:rFonts w:asciiTheme="minorHAnsi" w:eastAsiaTheme="minorEastAsia" w:hAnsiTheme="minorHAnsi" w:cstheme="minorBidi"/>
          <w:noProof/>
          <w:kern w:val="2"/>
          <w:sz w:val="22"/>
          <w:szCs w:val="22"/>
          <w:lang w:eastAsia="en-GB"/>
          <w14:ligatures w14:val="standardContextual"/>
        </w:rPr>
      </w:pPr>
      <w:r>
        <w:rPr>
          <w:noProof/>
        </w:rPr>
        <w:t>B.2.3.2</w:t>
      </w:r>
      <w:r>
        <w:rPr>
          <w:rFonts w:asciiTheme="minorHAnsi" w:eastAsiaTheme="minorEastAsia" w:hAnsiTheme="minorHAnsi" w:cstheme="minorBidi"/>
          <w:noProof/>
          <w:kern w:val="2"/>
          <w:sz w:val="22"/>
          <w:szCs w:val="22"/>
          <w:lang w:eastAsia="en-GB"/>
          <w14:ligatures w14:val="standardContextual"/>
        </w:rPr>
        <w:tab/>
      </w:r>
      <w:r>
        <w:rPr>
          <w:noProof/>
        </w:rPr>
        <w:t>Using xrComputeNewSceneMSFT</w:t>
      </w:r>
      <w:r>
        <w:rPr>
          <w:noProof/>
        </w:rPr>
        <w:tab/>
      </w:r>
      <w:r>
        <w:rPr>
          <w:noProof/>
        </w:rPr>
        <w:fldChar w:fldCharType="begin" w:fldLock="1"/>
      </w:r>
      <w:r>
        <w:rPr>
          <w:noProof/>
        </w:rPr>
        <w:instrText xml:space="preserve"> PAGEREF _Toc152694614 \h </w:instrText>
      </w:r>
      <w:r>
        <w:rPr>
          <w:noProof/>
        </w:rPr>
      </w:r>
      <w:r>
        <w:rPr>
          <w:noProof/>
        </w:rPr>
        <w:fldChar w:fldCharType="separate"/>
      </w:r>
      <w:r>
        <w:rPr>
          <w:noProof/>
        </w:rPr>
        <w:t>42</w:t>
      </w:r>
      <w:r>
        <w:rPr>
          <w:noProof/>
        </w:rPr>
        <w:fldChar w:fldCharType="end"/>
      </w:r>
    </w:p>
    <w:p w14:paraId="70DAFBC5" w14:textId="78570286" w:rsidR="00666AA1" w:rsidRDefault="00666AA1">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Capability mapping to WebXR]</w:t>
      </w:r>
      <w:r>
        <w:rPr>
          <w:noProof/>
        </w:rPr>
        <w:tab/>
      </w:r>
      <w:r>
        <w:rPr>
          <w:noProof/>
        </w:rPr>
        <w:fldChar w:fldCharType="begin" w:fldLock="1"/>
      </w:r>
      <w:r>
        <w:rPr>
          <w:noProof/>
        </w:rPr>
        <w:instrText xml:space="preserve"> PAGEREF _Toc152694615 \h </w:instrText>
      </w:r>
      <w:r>
        <w:rPr>
          <w:noProof/>
        </w:rPr>
      </w:r>
      <w:r>
        <w:rPr>
          <w:noProof/>
        </w:rPr>
        <w:fldChar w:fldCharType="separate"/>
      </w:r>
      <w:r>
        <w:rPr>
          <w:noProof/>
        </w:rPr>
        <w:t>42</w:t>
      </w:r>
      <w:r>
        <w:rPr>
          <w:noProof/>
        </w:rPr>
        <w:fldChar w:fldCharType="end"/>
      </w:r>
    </w:p>
    <w:p w14:paraId="1BF9AC6B" w14:textId="6E33BCA8" w:rsidR="00666AA1" w:rsidRDefault="00666AA1" w:rsidP="00666AA1">
      <w:pPr>
        <w:pStyle w:val="TOC8"/>
        <w:rPr>
          <w:rFonts w:asciiTheme="minorHAnsi" w:eastAsiaTheme="minorEastAsia"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_Toc152694616 \h </w:instrText>
      </w:r>
      <w:r>
        <w:rPr>
          <w:noProof/>
        </w:rPr>
      </w:r>
      <w:r>
        <w:rPr>
          <w:noProof/>
        </w:rPr>
        <w:fldChar w:fldCharType="separate"/>
      </w:r>
      <w:r>
        <w:rPr>
          <w:noProof/>
        </w:rPr>
        <w:t>43</w:t>
      </w:r>
      <w:r>
        <w:rPr>
          <w:noProof/>
        </w:rPr>
        <w:fldChar w:fldCharType="end"/>
      </w:r>
    </w:p>
    <w:p w14:paraId="1F109EE8" w14:textId="545839B2"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Heading1"/>
      </w:pPr>
      <w:bookmarkStart w:id="14" w:name="foreword"/>
      <w:bookmarkStart w:id="15" w:name="_Toc152694522"/>
      <w:bookmarkEnd w:id="14"/>
      <w:r w:rsidRPr="004D3578">
        <w:lastRenderedPageBreak/>
        <w:t>Foreword</w:t>
      </w:r>
      <w:bookmarkEnd w:id="15"/>
    </w:p>
    <w:p w14:paraId="3B0BE1F9" w14:textId="4AA85328" w:rsidR="00080512" w:rsidRPr="004D3578" w:rsidRDefault="00080512">
      <w:r w:rsidRPr="004D3578">
        <w:t xml:space="preserve">This Technical </w:t>
      </w:r>
      <w:bookmarkStart w:id="16" w:name="spectype3"/>
      <w:r w:rsidRPr="006924D1">
        <w:t>Specification</w:t>
      </w:r>
      <w:bookmarkEnd w:id="16"/>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presented to TSG for information;</w:t>
      </w:r>
    </w:p>
    <w:p w14:paraId="6381A0D1" w14:textId="77777777" w:rsidR="00080512" w:rsidRPr="004D3578" w:rsidRDefault="00080512">
      <w:pPr>
        <w:pStyle w:val="B3"/>
      </w:pPr>
      <w:r w:rsidRPr="004D3578">
        <w:t>2</w:t>
      </w:r>
      <w:r w:rsidRPr="004D3578">
        <w:tab/>
        <w:t>presented to TSG for approval;</w:t>
      </w:r>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indicates a mandatory requirement to do something</w:t>
      </w:r>
    </w:p>
    <w:p w14:paraId="6EB3ED23" w14:textId="77777777" w:rsidR="008C384C" w:rsidRDefault="008C384C" w:rsidP="00774DA4">
      <w:pPr>
        <w:pStyle w:val="EX"/>
      </w:pPr>
      <w:r w:rsidRPr="008C384C">
        <w:rPr>
          <w:b/>
        </w:rPr>
        <w:t>shall not</w:t>
      </w:r>
      <w:r>
        <w:tab/>
        <w:t>indicates an interdiction (</w:t>
      </w:r>
      <w:r w:rsidR="001F1132">
        <w:t>prohibition</w:t>
      </w:r>
      <w:r>
        <w:t>) to do something</w:t>
      </w:r>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indicates a recommendation to do something</w:t>
      </w:r>
    </w:p>
    <w:p w14:paraId="632FF6AA" w14:textId="77777777" w:rsidR="008C384C" w:rsidRDefault="008C384C" w:rsidP="00774DA4">
      <w:pPr>
        <w:pStyle w:val="EX"/>
      </w:pPr>
      <w:r w:rsidRPr="008C384C">
        <w:rPr>
          <w:b/>
        </w:rPr>
        <w:t>should not</w:t>
      </w:r>
      <w:r>
        <w:tab/>
        <w:t>indicates a recommendation not to do something</w:t>
      </w:r>
    </w:p>
    <w:p w14:paraId="4216C168" w14:textId="77777777" w:rsidR="008C384C" w:rsidRDefault="008C384C" w:rsidP="00774DA4">
      <w:pPr>
        <w:pStyle w:val="EX"/>
      </w:pPr>
      <w:r w:rsidRPr="00774DA4">
        <w:rPr>
          <w:b/>
        </w:rPr>
        <w:t>may</w:t>
      </w:r>
      <w:r>
        <w:tab/>
      </w:r>
      <w:r>
        <w:tab/>
        <w:t>indicates permission to do something</w:t>
      </w:r>
    </w:p>
    <w:p w14:paraId="7E0690F6" w14:textId="77777777" w:rsidR="008C384C" w:rsidRDefault="008C384C" w:rsidP="00774DA4">
      <w:pPr>
        <w:pStyle w:val="EX"/>
      </w:pPr>
      <w:r w:rsidRPr="00774DA4">
        <w:rPr>
          <w:b/>
        </w:rPr>
        <w:t>need not</w:t>
      </w:r>
      <w:r>
        <w:tab/>
        <w:t>indicates permission not to do something</w:t>
      </w:r>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possible</w:t>
      </w:r>
    </w:p>
    <w:p w14:paraId="04815E78" w14:textId="77777777" w:rsidR="00774DA4" w:rsidRDefault="00774DA4" w:rsidP="00774DA4">
      <w:pPr>
        <w:pStyle w:val="EX"/>
      </w:pPr>
      <w:r w:rsidRPr="00774DA4">
        <w:rPr>
          <w:b/>
        </w:rPr>
        <w:t>cannot</w:t>
      </w:r>
      <w:r>
        <w:tab/>
      </w:r>
      <w:r>
        <w:tab/>
        <w:t>indicates that something is impossible</w:t>
      </w:r>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2EC7BF" w14:textId="77777777" w:rsidR="00774DA4" w:rsidRPr="004D3578" w:rsidRDefault="00647114" w:rsidP="00A27486">
      <w:r>
        <w:t>The constructions "is" and "is not" do not indicate requirements.</w:t>
      </w:r>
    </w:p>
    <w:p w14:paraId="27B19EC3" w14:textId="77777777" w:rsidR="00080512" w:rsidRPr="004D3578" w:rsidRDefault="00080512">
      <w:pPr>
        <w:pStyle w:val="Heading1"/>
      </w:pPr>
      <w:bookmarkStart w:id="17" w:name="introduction"/>
      <w:bookmarkStart w:id="18" w:name="_Toc152694523"/>
      <w:bookmarkEnd w:id="17"/>
      <w:r w:rsidRPr="004D3578">
        <w:t>Introduction</w:t>
      </w:r>
      <w:bookmarkEnd w:id="18"/>
    </w:p>
    <w:p w14:paraId="0B90ED79" w14:textId="77777777" w:rsidR="00606AC7" w:rsidRDefault="00606AC7" w:rsidP="00606AC7">
      <w:r>
        <w:t>The present document provides technologies for the deployment of Augmented Reality (AR) services and the execution of Augmented Reality applications on targeted devices.</w:t>
      </w:r>
    </w:p>
    <w:p w14:paraId="51F2E91D" w14:textId="11C11F1C" w:rsidR="00606AC7" w:rsidRDefault="00606AC7" w:rsidP="00606AC7">
      <w:r>
        <w:t>On the spectrum of eXtended Reality (XR) experiences, Augmented Reality overlay virtual information on top of the user’s perception of the real environment. Those virtual and real components of the scene seamlessly blend together from the user’s perspective. Additionally, some AR experiences can enable interactivity between the user and the virtual components of the scene.</w:t>
      </w:r>
    </w:p>
    <w:p w14:paraId="6EE5D32D" w14:textId="77777777" w:rsidR="00606AC7" w:rsidRDefault="00606AC7" w:rsidP="00606AC7">
      <w:r>
        <w:t>In the present document, the focus lies in the definition of the media capabilities of AR devices, including format, codecs, encapsulation, processing functions and related minimum required performances, that enable AR services and applications. However, those services and applications are not defined here but rather in external specifications.</w:t>
      </w:r>
    </w:p>
    <w:p w14:paraId="7E7B94CD" w14:textId="01E356CB" w:rsidR="00606AC7" w:rsidRPr="00606AC7" w:rsidRDefault="00606AC7" w:rsidP="005838D7">
      <w:r>
        <w:t>As basis for the specification, the present document also provides prerequisites that relate to generic XR functions. Nevertheless, only AR experiences are targeted by the present document.</w:t>
      </w:r>
    </w:p>
    <w:p w14:paraId="66059F14" w14:textId="77777777" w:rsidR="00080512" w:rsidRPr="004D3578" w:rsidRDefault="00080512">
      <w:pPr>
        <w:pStyle w:val="Heading1"/>
      </w:pPr>
      <w:r w:rsidRPr="004D3578">
        <w:br w:type="page"/>
      </w:r>
      <w:bookmarkStart w:id="19" w:name="scope"/>
      <w:bookmarkStart w:id="20" w:name="_Toc152694524"/>
      <w:bookmarkEnd w:id="19"/>
      <w:r w:rsidRPr="004D3578">
        <w:lastRenderedPageBreak/>
        <w:t>1</w:t>
      </w:r>
      <w:r w:rsidRPr="004D3578">
        <w:tab/>
        <w:t>Scope</w:t>
      </w:r>
      <w:bookmarkEnd w:id="20"/>
    </w:p>
    <w:p w14:paraId="277613E7" w14:textId="6CC1F4B9" w:rsidR="00606AC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Heading1"/>
      </w:pPr>
      <w:bookmarkStart w:id="21" w:name="references"/>
      <w:bookmarkStart w:id="22" w:name="_Toc152694525"/>
      <w:bookmarkEnd w:id="21"/>
      <w:r w:rsidRPr="004D3578">
        <w:t>2</w:t>
      </w:r>
      <w:r w:rsidRPr="004D3578">
        <w:tab/>
        <w:t>References</w:t>
      </w:r>
      <w:bookmarkEnd w:id="22"/>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Pr="004D3578" w:rsidRDefault="003371AE" w:rsidP="00606AC7">
      <w:pPr>
        <w:pStyle w:val="EX"/>
      </w:pPr>
      <w:r>
        <w:t>[9]</w:t>
      </w:r>
      <w:r>
        <w:tab/>
        <w:t>3GPP TS 26.117: "</w:t>
      </w:r>
      <w:r w:rsidRPr="00780E88">
        <w:t>5G Media Streaming (5GMS); Speech and audio profiles</w:t>
      </w:r>
      <w:r w:rsidRPr="00404C3D">
        <w:t>"</w:t>
      </w:r>
      <w:r>
        <w:t>.</w:t>
      </w:r>
    </w:p>
    <w:p w14:paraId="4A5509FB" w14:textId="77777777" w:rsidR="00080512" w:rsidRPr="004D3578" w:rsidRDefault="00080512">
      <w:pPr>
        <w:pStyle w:val="Heading1"/>
      </w:pPr>
      <w:bookmarkStart w:id="23" w:name="definitions"/>
      <w:bookmarkStart w:id="24" w:name="_Toc152694526"/>
      <w:bookmarkEnd w:id="23"/>
      <w:r w:rsidRPr="004D3578">
        <w:t>3</w:t>
      </w:r>
      <w:r w:rsidRPr="004D3578">
        <w:tab/>
        <w:t>Definitions</w:t>
      </w:r>
      <w:r w:rsidR="00602AEA">
        <w:t xml:space="preserve"> of terms, symbols and abbreviations</w:t>
      </w:r>
      <w:bookmarkEnd w:id="24"/>
    </w:p>
    <w:p w14:paraId="57FFA69F" w14:textId="77777777" w:rsidR="00080512" w:rsidRPr="004D3578" w:rsidRDefault="00080512">
      <w:pPr>
        <w:pStyle w:val="Heading2"/>
      </w:pPr>
      <w:bookmarkStart w:id="25" w:name="_Toc152694527"/>
      <w:r w:rsidRPr="004D3578">
        <w:t>3.1</w:t>
      </w:r>
      <w:r w:rsidRPr="004D3578">
        <w:tab/>
      </w:r>
      <w:r w:rsidR="002B6339">
        <w:t>Terms</w:t>
      </w:r>
      <w:bookmarkEnd w:id="25"/>
    </w:p>
    <w:p w14:paraId="05A816E1" w14:textId="752622A8" w:rsidR="00080512" w:rsidRPr="004D3578" w:rsidRDefault="00080512">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p>
    <w:p w14:paraId="4550DB87" w14:textId="77777777" w:rsidR="00606AC7" w:rsidRDefault="00606AC7" w:rsidP="00606AC7">
      <w:r w:rsidRPr="005838D7">
        <w:rPr>
          <w:b/>
          <w:bCs/>
        </w:rPr>
        <w:t>Frame of Reference</w:t>
      </w:r>
      <w:r>
        <w:t xml:space="preserve">: an abstract coordinate system whose origin, orientation, and scale are specified by a set of reference points </w:t>
      </w:r>
    </w:p>
    <w:p w14:paraId="4A029E30" w14:textId="77777777" w:rsidR="00606AC7" w:rsidRDefault="00606AC7" w:rsidP="00606AC7">
      <w:r w:rsidRPr="005838D7">
        <w:rPr>
          <w:b/>
          <w:bCs/>
        </w:rPr>
        <w:t>Reference Points</w:t>
      </w:r>
      <w:r>
        <w:t>: geometric points whose position is identified both mathematically and physically.</w:t>
      </w:r>
    </w:p>
    <w:p w14:paraId="617B709A" w14:textId="77777777" w:rsidR="00606AC7" w:rsidRDefault="00606AC7" w:rsidP="00606AC7">
      <w:r w:rsidRPr="005838D7">
        <w:rPr>
          <w:b/>
          <w:bCs/>
        </w:rPr>
        <w:t>XR Application</w:t>
      </w:r>
      <w:r>
        <w:t>: application running on an XR Device which offers an XR experience based on an XR Runtime</w:t>
      </w:r>
    </w:p>
    <w:p w14:paraId="579BA3A1" w14:textId="77777777" w:rsidR="00606AC7" w:rsidRDefault="00606AC7" w:rsidP="00606AC7">
      <w:r w:rsidRPr="005838D7">
        <w:rPr>
          <w:b/>
          <w:bCs/>
        </w:rPr>
        <w:t>XR Device</w:t>
      </w:r>
      <w:r>
        <w:t>: a device capable of offering an XR experience.</w:t>
      </w:r>
    </w:p>
    <w:p w14:paraId="08E12F9C" w14:textId="77777777" w:rsidR="00606AC7" w:rsidRDefault="00606AC7" w:rsidP="00606AC7">
      <w:r w:rsidRPr="005838D7">
        <w:rPr>
          <w:b/>
          <w:bCs/>
        </w:rPr>
        <w:t>XR Runtime</w:t>
      </w:r>
      <w:r>
        <w:t>: Set of functions provided by the XR Device to the XR Application in order to create XR experiences.</w:t>
      </w:r>
    </w:p>
    <w:p w14:paraId="41EC182A" w14:textId="77777777" w:rsidR="00606AC7" w:rsidRDefault="00606AC7" w:rsidP="00606AC7">
      <w:r w:rsidRPr="005838D7">
        <w:rPr>
          <w:b/>
          <w:bCs/>
        </w:rPr>
        <w:t>XR Runtime API</w:t>
      </w:r>
      <w:r>
        <w:t>: the API to communicate with an XR Runtime</w:t>
      </w:r>
    </w:p>
    <w:p w14:paraId="1967C858" w14:textId="77777777" w:rsidR="00606AC7" w:rsidRDefault="00606AC7" w:rsidP="00606AC7">
      <w:r w:rsidRPr="005838D7">
        <w:rPr>
          <w:b/>
          <w:bCs/>
        </w:rPr>
        <w:lastRenderedPageBreak/>
        <w:t>XR Session</w:t>
      </w:r>
      <w:r>
        <w:t>: an application’s intention to present XR content to the user.</w:t>
      </w:r>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39A1EFB0" w14:textId="3D7D9D94" w:rsidR="00606AC7" w:rsidRPr="005838D7" w:rsidRDefault="00606AC7" w:rsidP="00606AC7">
      <w:r w:rsidRPr="005838D7">
        <w:rPr>
          <w:b/>
          <w:bCs/>
        </w:rPr>
        <w:t>XR View</w:t>
      </w:r>
      <w:r>
        <w:t>: a rendered view of the scene generated by the XR Application and passed on to the XR Runtime during a running XR Session</w:t>
      </w:r>
    </w:p>
    <w:p w14:paraId="71A5E7BC" w14:textId="77777777" w:rsidR="00080512" w:rsidRPr="004D3578" w:rsidRDefault="00080512">
      <w:pPr>
        <w:pStyle w:val="Heading2"/>
      </w:pPr>
      <w:bookmarkStart w:id="26" w:name="_Toc152694528"/>
      <w:r w:rsidRPr="004D3578">
        <w:t>3.2</w:t>
      </w:r>
      <w:r w:rsidRPr="004D3578">
        <w:tab/>
        <w:t>Symbols</w:t>
      </w:r>
      <w:bookmarkEnd w:id="26"/>
    </w:p>
    <w:p w14:paraId="04B81C99" w14:textId="77777777" w:rsidR="00080512" w:rsidRPr="004D3578" w:rsidRDefault="00080512">
      <w:pPr>
        <w:keepNext/>
      </w:pPr>
      <w:r w:rsidRPr="004D3578">
        <w:t>For the purposes of the present document, the following symbols apply:</w:t>
      </w:r>
    </w:p>
    <w:p w14:paraId="46EF80CF" w14:textId="77777777" w:rsidR="00080512" w:rsidRPr="004D3578" w:rsidRDefault="00080512">
      <w:pPr>
        <w:pStyle w:val="EW"/>
      </w:pPr>
      <w:r w:rsidRPr="004D3578">
        <w:t>&lt;symbol&gt;</w:t>
      </w:r>
      <w:r w:rsidRPr="004D3578">
        <w:tab/>
        <w:t>&lt;Explanation&gt;</w:t>
      </w:r>
    </w:p>
    <w:p w14:paraId="6D2D68C7" w14:textId="77777777" w:rsidR="00080512" w:rsidRPr="004D3578" w:rsidRDefault="00080512">
      <w:pPr>
        <w:pStyle w:val="EW"/>
      </w:pPr>
    </w:p>
    <w:p w14:paraId="0219837F" w14:textId="77777777" w:rsidR="00080512" w:rsidRPr="004D3578" w:rsidRDefault="00080512">
      <w:pPr>
        <w:pStyle w:val="Heading2"/>
      </w:pPr>
      <w:bookmarkStart w:id="27" w:name="_Toc152694529"/>
      <w:r w:rsidRPr="004D3578">
        <w:t>3.3</w:t>
      </w:r>
      <w:r w:rsidRPr="004D3578">
        <w:tab/>
        <w:t>Abbreviations</w:t>
      </w:r>
      <w:bookmarkEnd w:id="27"/>
    </w:p>
    <w:p w14:paraId="27D65383" w14:textId="093256B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02035456" w14:textId="77777777"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pPr>
      <w:r>
        <w:t>JSON</w:t>
      </w:r>
      <w:r>
        <w:tab/>
        <w:t>JavaScript Object Notation</w:t>
      </w:r>
    </w:p>
    <w:p w14:paraId="54C7268F" w14:textId="77777777" w:rsidR="00606AC7" w:rsidRDefault="00606AC7" w:rsidP="00606AC7">
      <w:pPr>
        <w:pStyle w:val="EW"/>
      </w:pPr>
      <w:r>
        <w:t>MR</w:t>
      </w:r>
      <w:r>
        <w:tab/>
        <w:t>Mixed Reality</w:t>
      </w:r>
    </w:p>
    <w:p w14:paraId="59C25573" w14:textId="219119DF" w:rsidR="00F31175" w:rsidRDefault="00F31175" w:rsidP="00606AC7">
      <w:pPr>
        <w:pStyle w:val="EW"/>
      </w:pPr>
      <w:r>
        <w:t>OP</w:t>
      </w:r>
      <w:r>
        <w:tab/>
        <w:t>Observation Point</w:t>
      </w:r>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eXtended Reality</w:t>
      </w:r>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6F45A154" w:rsidR="00537775" w:rsidRDefault="00537775" w:rsidP="00537775">
      <w:pPr>
        <w:pStyle w:val="Heading1"/>
        <w:rPr>
          <w:lang w:val="en-US"/>
        </w:rPr>
      </w:pPr>
      <w:bookmarkStart w:id="28" w:name="clause4"/>
      <w:bookmarkStart w:id="29" w:name="_Toc152694530"/>
      <w:bookmarkEnd w:id="28"/>
      <w:r>
        <w:rPr>
          <w:lang w:val="en-US"/>
        </w:rPr>
        <w:t>4</w:t>
      </w:r>
      <w:r w:rsidRPr="00FB6643">
        <w:rPr>
          <w:lang w:val="en-US"/>
        </w:rPr>
        <w:tab/>
      </w:r>
      <w:r w:rsidR="00C35FCE">
        <w:rPr>
          <w:lang w:val="en-US"/>
        </w:rPr>
        <w:t>Prerequisites</w:t>
      </w:r>
      <w:bookmarkEnd w:id="29"/>
    </w:p>
    <w:p w14:paraId="3224799B" w14:textId="5107FC3D" w:rsidR="00EE33C7" w:rsidRDefault="00EE33C7" w:rsidP="00F226E8">
      <w:pPr>
        <w:pStyle w:val="Heading2"/>
        <w:rPr>
          <w:lang w:val="en-US"/>
        </w:rPr>
      </w:pPr>
      <w:bookmarkStart w:id="30" w:name="_Toc152694531"/>
      <w:r>
        <w:rPr>
          <w:lang w:val="en-US"/>
        </w:rPr>
        <w:t>4.1</w:t>
      </w:r>
      <w:r>
        <w:rPr>
          <w:lang w:val="en-US"/>
        </w:rPr>
        <w:tab/>
      </w:r>
      <w:r w:rsidR="00C35FCE">
        <w:rPr>
          <w:lang w:val="en-US"/>
        </w:rPr>
        <w:t>XR concepts</w:t>
      </w:r>
      <w:bookmarkEnd w:id="30"/>
    </w:p>
    <w:p w14:paraId="6B8D3204" w14:textId="79189BC6" w:rsidR="00EF5961" w:rsidRPr="00EF5961" w:rsidRDefault="00EF5961" w:rsidP="00B12996">
      <w:pPr>
        <w:pStyle w:val="Heading3"/>
        <w:rPr>
          <w:lang w:val="en-US"/>
        </w:rPr>
      </w:pPr>
      <w:bookmarkStart w:id="31" w:name="_Toc152694532"/>
      <w:r>
        <w:rPr>
          <w:lang w:val="en-US"/>
        </w:rPr>
        <w:t>4.1.1</w:t>
      </w:r>
      <w:r>
        <w:rPr>
          <w:lang w:val="en-US"/>
        </w:rPr>
        <w:tab/>
        <w:t>General</w:t>
      </w:r>
      <w:bookmarkEnd w:id="31"/>
    </w:p>
    <w:p w14:paraId="723E1FF9" w14:textId="6516B3D7" w:rsidR="00C35FCE" w:rsidRPr="00C35FCE" w:rsidRDefault="00C35FCE" w:rsidP="00C35FCE">
      <w:pPr>
        <w:rPr>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A detailed overview of definitions, concepts and background on XR and AR is provided in TR 26.928 [2] and TR 26.998 [3], respectively.</w:t>
      </w:r>
    </w:p>
    <w:p w14:paraId="545D826D" w14:textId="19233DCE" w:rsidR="00C35FCE" w:rsidRPr="00C35FCE" w:rsidRDefault="00C35FCE" w:rsidP="00C35FCE">
      <w:pPr>
        <w:rPr>
          <w:lang w:val="en-US"/>
        </w:rPr>
      </w:pPr>
      <w:r w:rsidRPr="00C35FCE">
        <w:rPr>
          <w:lang w:val="en-US"/>
        </w:rPr>
        <w:t>The clause 4 documents the core assumptions for a device capable of offering an XR experience. In the context of this document, such</w:t>
      </w:r>
      <w:r w:rsidR="00EF5961">
        <w:rPr>
          <w:lang w:val="en-US"/>
        </w:rPr>
        <w:t xml:space="preserve"> a</w:t>
      </w:r>
      <w:r w:rsidRPr="00C35FCE">
        <w:rPr>
          <w:lang w:val="en-US"/>
        </w:rPr>
        <w:t xml:space="preserve"> device will be referred to an XR Device. 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are AR Glasses, a VR/MR Head-Mounted Display (HMD) or a regular smartphone</w:t>
      </w:r>
      <w:r w:rsidR="00EF5961">
        <w:rPr>
          <w:lang w:val="en-US"/>
        </w:rPr>
        <w:t>, etc.</w:t>
      </w:r>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54EB5AE2" w:rsidR="00EF5961" w:rsidRDefault="00EF5961" w:rsidP="00B12996">
      <w:pPr>
        <w:pStyle w:val="Heading3"/>
        <w:rPr>
          <w:lang w:val="en-US"/>
        </w:rPr>
      </w:pPr>
      <w:bookmarkStart w:id="32" w:name="_Toc152694533"/>
      <w:r>
        <w:rPr>
          <w:lang w:val="en-US"/>
        </w:rPr>
        <w:t>4.1.2</w:t>
      </w:r>
      <w:r>
        <w:rPr>
          <w:lang w:val="en-US"/>
        </w:rPr>
        <w:tab/>
        <w:t>XR Runtime</w:t>
      </w:r>
      <w:bookmarkEnd w:id="32"/>
    </w:p>
    <w:p w14:paraId="4FE71867" w14:textId="4C404038" w:rsidR="00EF5961" w:rsidRDefault="00EF5961" w:rsidP="00B12996">
      <w:pPr>
        <w:pStyle w:val="Heading4"/>
        <w:rPr>
          <w:lang w:val="en-US"/>
        </w:rPr>
      </w:pPr>
      <w:bookmarkStart w:id="33" w:name="_Toc152694534"/>
      <w:r>
        <w:rPr>
          <w:lang w:val="en-US"/>
        </w:rPr>
        <w:t>4.1.2.1</w:t>
      </w:r>
      <w:r>
        <w:rPr>
          <w:lang w:val="en-US"/>
        </w:rPr>
        <w:tab/>
        <w:t>General</w:t>
      </w:r>
      <w:bookmarkEnd w:id="33"/>
    </w:p>
    <w:p w14:paraId="077E6322" w14:textId="0C016808"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xml:space="preserv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77777777" w:rsidR="00C35FCE" w:rsidRPr="00C35FCE" w:rsidRDefault="00C35FCE" w:rsidP="00C35FCE">
      <w:pPr>
        <w:rPr>
          <w:lang w:val="en-US"/>
        </w:rPr>
      </w:pPr>
      <w:r w:rsidRPr="00C35FCE">
        <w:rPr>
          <w:lang w:val="en-US"/>
        </w:rPr>
        <w:t>In the remainder of the specification, the XR prefix with Runtime or Application or other defined XR-prefixed terms may be omitted for better readability.</w:t>
      </w:r>
    </w:p>
    <w:p w14:paraId="25D57122" w14:textId="2D00A1A5" w:rsidR="00C35FCE" w:rsidRPr="00C35FCE" w:rsidRDefault="00C35FCE" w:rsidP="00C35FCE">
      <w:pPr>
        <w:rPr>
          <w:lang w:val="en-US"/>
        </w:rPr>
      </w:pPr>
      <w:r w:rsidRPr="00C35FCE">
        <w:rPr>
          <w:lang w:val="en-US"/>
        </w:rPr>
        <w:t>An overview of an XR Device logical components is shown in Figure 4.1.</w:t>
      </w:r>
      <w:r w:rsidR="00EF5961">
        <w:rPr>
          <w:lang w:val="en-US"/>
        </w:rPr>
        <w:t>2</w:t>
      </w:r>
      <w:r w:rsidRPr="00C35FCE">
        <w:rPr>
          <w:lang w:val="en-US"/>
        </w:rPr>
        <w:t>-1.</w:t>
      </w:r>
    </w:p>
    <w:p w14:paraId="0861F6A7" w14:textId="2A9E85AA" w:rsidR="00C35FCE" w:rsidRPr="00C35FCE" w:rsidRDefault="00C35FCE" w:rsidP="005838D7">
      <w:pPr>
        <w:pStyle w:val="TH"/>
        <w:rPr>
          <w:lang w:val="en-US"/>
        </w:rPr>
      </w:pPr>
      <w:r w:rsidRPr="00C35FCE">
        <w:rPr>
          <w:lang w:val="en-US"/>
        </w:rPr>
        <w:lastRenderedPageBreak/>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0C460D43" w:rsidR="00C35FCE" w:rsidRPr="00C35FCE" w:rsidRDefault="00C35FCE" w:rsidP="005838D7">
      <w:pPr>
        <w:pStyle w:val="TF"/>
        <w:rPr>
          <w:lang w:val="en-US"/>
        </w:rPr>
      </w:pPr>
      <w:r w:rsidRPr="00C35FCE">
        <w:rPr>
          <w:lang w:val="en-US"/>
        </w:rPr>
        <w:t>Figure 4.1.</w:t>
      </w:r>
      <w:r w:rsidR="00EF5961">
        <w:rPr>
          <w:lang w:val="en-US"/>
        </w:rPr>
        <w:t>2</w:t>
      </w:r>
      <w:r w:rsidRPr="00C35FCE">
        <w:rPr>
          <w:lang w:val="en-US"/>
        </w:rPr>
        <w:t>-1 Logical components of an XR Device</w:t>
      </w:r>
    </w:p>
    <w:p w14:paraId="0360EFD1" w14:textId="6185F10B" w:rsidR="00C35FCE" w:rsidRPr="00C35FCE" w:rsidRDefault="00C35FCE" w:rsidP="00C35FCE">
      <w:pPr>
        <w:rPr>
          <w:lang w:val="en-US"/>
        </w:rPr>
      </w:pPr>
      <w:r w:rsidRPr="00C35FCE">
        <w:rPr>
          <w:lang w:val="en-US"/>
        </w:rPr>
        <w:t xml:space="preserve">The primary scope of this specification is the definition of a minimum amount of media capabilities that an XR Application can rely on when deployed targeting a certain 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38DCC871" w14:textId="6A7D1620" w:rsidR="00C35FCE" w:rsidRPr="00C35FCE" w:rsidRDefault="00C35FCE" w:rsidP="00C35FCE">
      <w:pPr>
        <w:rPr>
          <w:lang w:val="en-US"/>
        </w:rPr>
      </w:pPr>
      <w:r w:rsidRPr="00C35FCE">
        <w:rPr>
          <w:lang w:val="en-US"/>
        </w:rPr>
        <w:t>The logic and behaviour of the XR Application is not specified in this specification,. The media capabilities may also be referenced as part of a Media Session Enabler as defined in TR 26.857 [4].</w:t>
      </w:r>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11DDDBFD" w:rsidR="003C3B0A" w:rsidRPr="003C3B0A" w:rsidRDefault="003C3B0A" w:rsidP="00B12996">
      <w:pPr>
        <w:pStyle w:val="Heading4"/>
        <w:rPr>
          <w:lang w:val="en-US"/>
        </w:rPr>
      </w:pPr>
      <w:bookmarkStart w:id="34" w:name="_Toc152694535"/>
      <w:r w:rsidRPr="003C3B0A">
        <w:rPr>
          <w:lang w:val="en-US"/>
        </w:rPr>
        <w:t>4.1.2</w:t>
      </w:r>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r w:rsidR="00EF5961">
        <w:rPr>
          <w:lang w:val="en-US"/>
        </w:rPr>
        <w:t xml:space="preserve"> (informative)</w:t>
      </w:r>
      <w:bookmarkEnd w:id="34"/>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The XR Views are configured based on the display properties of the XR Device. A typical head-mounted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A XR View may also comprise one more composition layers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lastRenderedPageBreak/>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pose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3385ADEE" w14:textId="16E9B5F2" w:rsidR="003C3B0A" w:rsidRDefault="003C3B0A" w:rsidP="005838D7">
      <w:pPr>
        <w:pStyle w:val="Heading3"/>
      </w:pPr>
      <w:bookmarkStart w:id="35" w:name="_Toc152694536"/>
      <w:r>
        <w:t>4.1.3</w:t>
      </w:r>
      <w:r>
        <w:tab/>
        <w:t xml:space="preserve">XR </w:t>
      </w:r>
      <w:r w:rsidR="00FD127B">
        <w:t xml:space="preserve">system </w:t>
      </w:r>
      <w:r w:rsidR="003447B1">
        <w:t>c</w:t>
      </w:r>
      <w:r>
        <w:t>apabilities</w:t>
      </w:r>
      <w:bookmarkEnd w:id="35"/>
    </w:p>
    <w:p w14:paraId="5E9AF1CA" w14:textId="6A02ED03" w:rsidR="00FD127B" w:rsidRDefault="00FD127B" w:rsidP="003C3B0A">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p>
    <w:p w14:paraId="6AF3E5ED" w14:textId="78AA7064" w:rsidR="003C3B0A" w:rsidRDefault="003C3B0A" w:rsidP="003C3B0A">
      <w:r>
        <w:t>Table 4.1.</w:t>
      </w:r>
      <w:r w:rsidR="006A1636">
        <w:t>3</w:t>
      </w:r>
      <w:r>
        <w:t xml:space="preserve">-1 provides </w:t>
      </w:r>
      <w:r w:rsidR="00FD127B" w:rsidRPr="00207C6B">
        <w:t>capabilities for XR Runtimes</w:t>
      </w:r>
      <w:r w:rsidR="00FD127B">
        <w:t xml:space="preserve"> exposed through an XR System. </w:t>
      </w:r>
      <w:r w:rsidR="00FD127B" w:rsidRPr="00207C6B">
        <w:t>This table does not prescribe support for any specific capabilities</w:t>
      </w:r>
      <w:r w:rsidR="00FD127B">
        <w:t xml:space="preserve"> of an XR System. The support of XR System capabilities is defined per</w:t>
      </w:r>
      <w:r w:rsidR="00FD127B" w:rsidRPr="00207C6B">
        <w:t xml:space="preserve"> device category</w:t>
      </w:r>
      <w:r w:rsidR="00FD127B">
        <w:t xml:space="preserve"> in clause 10</w:t>
      </w:r>
      <w:r w:rsidR="00FD127B" w:rsidRPr="00207C6B">
        <w:t xml:space="preserve">. A mapping of these high-level capabilities to </w:t>
      </w:r>
      <w:r w:rsidR="00FD127B">
        <w:t xml:space="preserve">XR frameworks are </w:t>
      </w:r>
      <w:r w:rsidR="00FD127B" w:rsidRPr="00207C6B">
        <w:t xml:space="preserve">provided in Annex </w:t>
      </w:r>
      <w:r w:rsidR="00FD127B">
        <w:t>B</w:t>
      </w:r>
      <w:r>
        <w:t>.</w:t>
      </w:r>
    </w:p>
    <w:p w14:paraId="5C07C532" w14:textId="71E73759" w:rsidR="003C3B0A" w:rsidRPr="00DF6E89" w:rsidRDefault="003C3B0A" w:rsidP="003C3B0A">
      <w:pPr>
        <w:pStyle w:val="TH"/>
        <w:rPr>
          <w:lang w:val="en-US"/>
        </w:rPr>
      </w:pPr>
      <w:r>
        <w:rPr>
          <w:lang w:val="en-US"/>
        </w:rPr>
        <w:t>Table 4.1.</w:t>
      </w:r>
      <w:r w:rsidR="006A1636">
        <w:rPr>
          <w:lang w:val="en-US"/>
        </w:rPr>
        <w:t>3</w:t>
      </w:r>
      <w:r>
        <w:rPr>
          <w:lang w:val="en-US"/>
        </w:rPr>
        <w:t>-1</w:t>
      </w:r>
      <w:r>
        <w:rPr>
          <w:lang w:val="en-US"/>
        </w:rPr>
        <w:tab/>
        <w:t xml:space="preserve">XR </w:t>
      </w:r>
      <w:r w:rsidR="00FD127B">
        <w:rPr>
          <w:lang w:val="en-US"/>
        </w:rPr>
        <w:t>System c</w:t>
      </w:r>
      <w:r>
        <w:rPr>
          <w:lang w:val="en-US"/>
        </w:rPr>
        <w:t>apabilities</w:t>
      </w:r>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FD127B" w:rsidRPr="00207C6B" w14:paraId="17A7FC19"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37240251" w14:textId="77777777" w:rsidR="00FD127B" w:rsidRPr="00207C6B" w:rsidRDefault="00FD127B" w:rsidP="00C64B67">
            <w:pPr>
              <w:keepNext/>
              <w:keepLines/>
              <w:spacing w:after="0"/>
              <w:jc w:val="center"/>
              <w:rPr>
                <w:rFonts w:ascii="Arial" w:hAnsi="Arial"/>
                <w:sz w:val="18"/>
                <w:lang w:val="en-US"/>
              </w:rPr>
            </w:pPr>
            <w:bookmarkStart w:id="36" w:name="MCCQCTEMPBM_00000217"/>
            <w:r w:rsidRPr="00207C6B">
              <w:rPr>
                <w:rFonts w:ascii="Arial" w:hAnsi="Arial"/>
                <w:sz w:val="18"/>
                <w:lang w:val="en-US"/>
              </w:rPr>
              <w:t>Capability</w:t>
            </w:r>
          </w:p>
        </w:tc>
        <w:tc>
          <w:tcPr>
            <w:tcW w:w="1414" w:type="dxa"/>
          </w:tcPr>
          <w:p w14:paraId="7B79AFC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Description</w:t>
            </w:r>
          </w:p>
        </w:tc>
        <w:tc>
          <w:tcPr>
            <w:tcW w:w="2578" w:type="dxa"/>
          </w:tcPr>
          <w:p w14:paraId="06590A50"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2259" w:type="dxa"/>
          </w:tcPr>
          <w:p w14:paraId="20ED485A" w14:textId="77777777" w:rsidR="00FD127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Value type</w:t>
            </w:r>
          </w:p>
        </w:tc>
        <w:tc>
          <w:tcPr>
            <w:tcW w:w="2259" w:type="dxa"/>
          </w:tcPr>
          <w:p w14:paraId="49FD5B65" w14:textId="77777777" w:rsidR="00FD127B" w:rsidRPr="00207C6B"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Parameter definitions</w:t>
            </w:r>
          </w:p>
        </w:tc>
      </w:tr>
      <w:tr w:rsidR="00FD127B" w:rsidRPr="00207C6B" w14:paraId="341CDC7E"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27F0CB9" w14:textId="77777777" w:rsidR="00FD127B" w:rsidRPr="00207C6B" w:rsidRDefault="00FD127B" w:rsidP="00C64B67">
            <w:pPr>
              <w:rPr>
                <w:rFonts w:ascii="Arial" w:hAnsi="Arial"/>
                <w:sz w:val="18"/>
                <w:lang w:val="en-US"/>
              </w:rPr>
            </w:pPr>
            <w:r>
              <w:rPr>
                <w:lang w:val="en-US"/>
              </w:rPr>
              <w:t xml:space="preserve">Create a </w:t>
            </w:r>
            <w:r w:rsidRPr="001B761E">
              <w:rPr>
                <w:lang w:val="en-US"/>
              </w:rPr>
              <w:t>XR System</w:t>
            </w:r>
          </w:p>
        </w:tc>
        <w:tc>
          <w:tcPr>
            <w:tcW w:w="1414" w:type="dxa"/>
          </w:tcPr>
          <w:p w14:paraId="7F17CD2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p>
        </w:tc>
        <w:tc>
          <w:tcPr>
            <w:tcW w:w="2578" w:type="dxa"/>
          </w:tcPr>
          <w:p w14:paraId="4F272B7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37" w:name="MCCQCTEMPBM_00000121"/>
            <w:r w:rsidRPr="000243E1">
              <w:rPr>
                <w:rFonts w:ascii="Courier New" w:hAnsi="Courier New" w:cs="Courier New"/>
                <w:lang w:val="en-US"/>
              </w:rPr>
              <w:t>xrSystemIdentifier</w:t>
            </w:r>
            <w:bookmarkEnd w:id="37"/>
          </w:p>
        </w:tc>
        <w:tc>
          <w:tcPr>
            <w:tcW w:w="2259" w:type="dxa"/>
          </w:tcPr>
          <w:p w14:paraId="2CBC22D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48926AED" w14:textId="77777777" w:rsidR="00FD127B" w:rsidRPr="001B761E"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Identifier of a given XR System exposed by a XR Runtime.</w:t>
            </w:r>
          </w:p>
        </w:tc>
      </w:tr>
      <w:tr w:rsidR="00FD127B" w:rsidRPr="00207C6B" w14:paraId="328D5F94"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24391CF" w14:textId="77777777" w:rsidR="00FD127B" w:rsidRDefault="00FD127B" w:rsidP="00C64B67">
            <w:pPr>
              <w:rPr>
                <w:lang w:val="en-US"/>
              </w:rPr>
            </w:pPr>
            <w:r>
              <w:rPr>
                <w:lang w:val="en-US"/>
              </w:rPr>
              <w:lastRenderedPageBreak/>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1414" w:type="dxa"/>
            <w:vMerge w:val="restart"/>
          </w:tcPr>
          <w:p w14:paraId="053D895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graphics capabilities</w:t>
            </w:r>
            <w:r>
              <w:rPr>
                <w:lang w:val="en-US"/>
              </w:rPr>
              <w:t>.</w:t>
            </w:r>
          </w:p>
        </w:tc>
        <w:tc>
          <w:tcPr>
            <w:tcW w:w="2578" w:type="dxa"/>
          </w:tcPr>
          <w:p w14:paraId="24CAB1F6"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2259" w:type="dxa"/>
          </w:tcPr>
          <w:p w14:paraId="0F19FEA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734B807E"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 the XR System supports the swapchains.</w:t>
            </w:r>
          </w:p>
        </w:tc>
      </w:tr>
      <w:tr w:rsidR="00FD127B" w:rsidRPr="00207C6B" w14:paraId="06859808"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749889B4" w14:textId="77777777" w:rsidR="00FD127B" w:rsidRPr="00207C6B" w:rsidRDefault="00FD127B" w:rsidP="00C64B67">
            <w:pPr>
              <w:rPr>
                <w:lang w:val="en-US"/>
              </w:rPr>
            </w:pPr>
          </w:p>
        </w:tc>
        <w:tc>
          <w:tcPr>
            <w:tcW w:w="1414" w:type="dxa"/>
            <w:vMerge/>
          </w:tcPr>
          <w:p w14:paraId="1AE7AF89"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4545D90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2259" w:type="dxa"/>
          </w:tcPr>
          <w:p w14:paraId="23A405F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66848F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p>
        </w:tc>
      </w:tr>
      <w:tr w:rsidR="00FD127B" w:rsidRPr="00207C6B" w14:paraId="324175E6"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E262E44" w14:textId="77777777" w:rsidR="00FD127B" w:rsidRDefault="00FD127B" w:rsidP="00C64B67">
            <w:pPr>
              <w:rPr>
                <w:lang w:val="en-US"/>
              </w:rPr>
            </w:pPr>
          </w:p>
        </w:tc>
        <w:tc>
          <w:tcPr>
            <w:tcW w:w="1414" w:type="dxa"/>
            <w:vMerge/>
          </w:tcPr>
          <w:p w14:paraId="29C9CBD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3D9E72A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2259" w:type="dxa"/>
            <w:shd w:val="clear" w:color="auto" w:fill="FFFFFF" w:themeFill="background1"/>
          </w:tcPr>
          <w:p w14:paraId="02A0CE8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E1EE4EE"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p>
        </w:tc>
      </w:tr>
      <w:tr w:rsidR="00FD127B" w:rsidRPr="00207C6B" w14:paraId="6C0133F5"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1454D7A4" w14:textId="77777777" w:rsidR="00FD127B" w:rsidRDefault="00FD127B" w:rsidP="00C64B67">
            <w:pPr>
              <w:rPr>
                <w:lang w:val="en-US"/>
              </w:rPr>
            </w:pPr>
          </w:p>
        </w:tc>
        <w:tc>
          <w:tcPr>
            <w:tcW w:w="1414" w:type="dxa"/>
            <w:vMerge/>
          </w:tcPr>
          <w:p w14:paraId="15E175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055E438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2259" w:type="dxa"/>
          </w:tcPr>
          <w:p w14:paraId="0C512DC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tcPr>
          <w:p w14:paraId="215599F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p>
        </w:tc>
      </w:tr>
      <w:tr w:rsidR="00FD127B" w:rsidRPr="00207C6B" w14:paraId="61A4FE86"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05332EED" w14:textId="77777777" w:rsidR="00FD127B" w:rsidRPr="00207C6B" w:rsidRDefault="00FD127B"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1414" w:type="dxa"/>
            <w:vMerge w:val="restart"/>
          </w:tcPr>
          <w:p w14:paraId="179BE36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w:t>
            </w:r>
            <w:r w:rsidRPr="00207C6B">
              <w:rPr>
                <w:lang w:val="en-US"/>
              </w:rPr>
              <w:t xml:space="preserve"> on the tracking capabilities</w:t>
            </w:r>
            <w:r>
              <w:rPr>
                <w:lang w:val="en-US"/>
              </w:rPr>
              <w:t>.</w:t>
            </w:r>
          </w:p>
        </w:tc>
        <w:tc>
          <w:tcPr>
            <w:tcW w:w="2578" w:type="dxa"/>
          </w:tcPr>
          <w:p w14:paraId="526F03A9"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2259" w:type="dxa"/>
          </w:tcPr>
          <w:p w14:paraId="07EC5B2A"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boolean</w:t>
            </w:r>
          </w:p>
        </w:tc>
        <w:tc>
          <w:tcPr>
            <w:tcW w:w="2259" w:type="dxa"/>
          </w:tcPr>
          <w:p w14:paraId="11721BE6"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p>
        </w:tc>
      </w:tr>
      <w:tr w:rsidR="00FD127B" w:rsidRPr="00207C6B" w14:paraId="5F1AFC4B"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11C54ED2" w14:textId="77777777" w:rsidR="00FD127B" w:rsidRPr="00207C6B" w:rsidRDefault="00FD127B" w:rsidP="00C64B67">
            <w:pPr>
              <w:rPr>
                <w:lang w:val="en-US"/>
              </w:rPr>
            </w:pPr>
          </w:p>
        </w:tc>
        <w:tc>
          <w:tcPr>
            <w:tcW w:w="1414" w:type="dxa"/>
            <w:vMerge/>
          </w:tcPr>
          <w:p w14:paraId="596D9698"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tcPr>
          <w:p w14:paraId="5C3729E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2259" w:type="dxa"/>
          </w:tcPr>
          <w:p w14:paraId="4B50215E"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boolean</w:t>
            </w:r>
          </w:p>
        </w:tc>
        <w:tc>
          <w:tcPr>
            <w:tcW w:w="2259" w:type="dxa"/>
          </w:tcPr>
          <w:p w14:paraId="5C1CFCC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positional tracking of the view pose(s),</w:t>
            </w:r>
          </w:p>
        </w:tc>
      </w:tr>
      <w:tr w:rsidR="00FD127B" w:rsidRPr="00207C6B" w14:paraId="5FB7AEE1"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294DAF73" w14:textId="77777777" w:rsidR="00FD127B" w:rsidRPr="00207C6B" w:rsidRDefault="00FD127B"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1414" w:type="dxa"/>
            <w:shd w:val="clear" w:color="auto" w:fill="FFFFFF" w:themeFill="background1"/>
          </w:tcPr>
          <w:p w14:paraId="24509F5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p>
        </w:tc>
        <w:tc>
          <w:tcPr>
            <w:tcW w:w="2578" w:type="dxa"/>
            <w:shd w:val="clear" w:color="auto" w:fill="FFFFFF" w:themeFill="background1"/>
          </w:tcPr>
          <w:p w14:paraId="43FD171B"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blendMode</w:t>
            </w:r>
          </w:p>
        </w:tc>
        <w:tc>
          <w:tcPr>
            <w:tcW w:w="2259" w:type="dxa"/>
            <w:shd w:val="clear" w:color="auto" w:fill="FFFFFF" w:themeFill="background1"/>
          </w:tcPr>
          <w:p w14:paraId="5F6C4C7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p>
        </w:tc>
        <w:tc>
          <w:tcPr>
            <w:tcW w:w="2259" w:type="dxa"/>
            <w:shd w:val="clear" w:color="auto" w:fill="FFFFFF" w:themeFill="background1"/>
          </w:tcPr>
          <w:p w14:paraId="58BF1D8B"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blend mode supported by the XR System.</w:t>
            </w:r>
          </w:p>
          <w:p w14:paraId="36DD37EF"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p>
        </w:tc>
      </w:tr>
      <w:tr w:rsidR="00FD127B" w:rsidRPr="00207C6B" w14:paraId="02F4A01A"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24BCCC86" w14:textId="77777777" w:rsidR="00FD127B" w:rsidRPr="00207C6B" w:rsidRDefault="00FD127B" w:rsidP="00C64B67">
            <w:pPr>
              <w:rPr>
                <w:lang w:val="en-US"/>
              </w:rPr>
            </w:pPr>
            <w:r>
              <w:rPr>
                <w:lang w:val="en-US"/>
              </w:rPr>
              <w:t>Enumarate s</w:t>
            </w:r>
            <w:r w:rsidRPr="00207C6B">
              <w:rPr>
                <w:lang w:val="en-US"/>
              </w:rPr>
              <w:t>upported view configuration types</w:t>
            </w:r>
          </w:p>
        </w:tc>
        <w:tc>
          <w:tcPr>
            <w:tcW w:w="1414" w:type="dxa"/>
          </w:tcPr>
          <w:p w14:paraId="79FF01E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an XR System about the its s</w:t>
            </w:r>
            <w:r w:rsidRPr="00207C6B">
              <w:rPr>
                <w:lang w:val="en-US"/>
              </w:rPr>
              <w:t>upported primary view configurations</w:t>
            </w:r>
            <w:r>
              <w:rPr>
                <w:lang w:val="en-US"/>
              </w:rPr>
              <w:t>.</w:t>
            </w:r>
          </w:p>
        </w:tc>
        <w:tc>
          <w:tcPr>
            <w:tcW w:w="2578" w:type="dxa"/>
          </w:tcPr>
          <w:p w14:paraId="46F8D0DC"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viewConfigurationPrimary</w:t>
            </w:r>
          </w:p>
        </w:tc>
        <w:tc>
          <w:tcPr>
            <w:tcW w:w="2259" w:type="dxa"/>
          </w:tcPr>
          <w:p w14:paraId="52716EF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p>
        </w:tc>
        <w:tc>
          <w:tcPr>
            <w:tcW w:w="2259" w:type="dxa"/>
          </w:tcPr>
          <w:p w14:paraId="64BA30C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primary view configuration of the XR System.</w:t>
            </w:r>
          </w:p>
          <w:p w14:paraId="55ED12B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p>
        </w:tc>
      </w:tr>
      <w:tr w:rsidR="00FD127B" w:rsidRPr="00207C6B" w14:paraId="5114EB04"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7DAEA4D6" w14:textId="77777777" w:rsidR="00FD127B" w:rsidRPr="00207C6B" w:rsidRDefault="00FD127B"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1414" w:type="dxa"/>
            <w:vMerge w:val="restart"/>
            <w:shd w:val="clear" w:color="auto" w:fill="FFFFFF" w:themeFill="background1"/>
          </w:tcPr>
          <w:p w14:paraId="2FF6AA12"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list the properties associated with different view </w:t>
            </w:r>
            <w:r>
              <w:rPr>
                <w:lang w:val="en-US"/>
              </w:rPr>
              <w:lastRenderedPageBreak/>
              <w:t>configurations advertised by an XR System.</w:t>
            </w:r>
          </w:p>
        </w:tc>
        <w:tc>
          <w:tcPr>
            <w:tcW w:w="2578" w:type="dxa"/>
            <w:shd w:val="clear" w:color="auto" w:fill="FFFFFF" w:themeFill="background1"/>
          </w:tcPr>
          <w:p w14:paraId="24E7368E"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recommendedImageRectWidth</w:t>
            </w:r>
          </w:p>
        </w:tc>
        <w:tc>
          <w:tcPr>
            <w:tcW w:w="2259" w:type="dxa"/>
            <w:shd w:val="clear" w:color="auto" w:fill="FFFFFF" w:themeFill="background1"/>
          </w:tcPr>
          <w:p w14:paraId="55249A0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8362ACD"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width of imageRect to use when rendering this view into a swapchain.</w:t>
            </w:r>
          </w:p>
        </w:tc>
      </w:tr>
      <w:tr w:rsidR="00FD127B" w:rsidRPr="00207C6B" w14:paraId="4F48B8AC"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A88CBB3" w14:textId="77777777" w:rsidR="00FD127B" w:rsidRPr="00207C6B" w:rsidRDefault="00FD127B" w:rsidP="00C64B67">
            <w:pPr>
              <w:rPr>
                <w:lang w:val="en-US"/>
              </w:rPr>
            </w:pPr>
          </w:p>
        </w:tc>
        <w:tc>
          <w:tcPr>
            <w:tcW w:w="1414" w:type="dxa"/>
            <w:vMerge/>
            <w:shd w:val="clear" w:color="auto" w:fill="FFFFFF" w:themeFill="background1"/>
          </w:tcPr>
          <w:p w14:paraId="5CFB644C"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3343A262"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2259" w:type="dxa"/>
            <w:shd w:val="clear" w:color="auto" w:fill="FFFFFF" w:themeFill="background1"/>
          </w:tcPr>
          <w:p w14:paraId="44B95D3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163A227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1C0E90">
              <w:rPr>
                <w:lang w:val="en-US"/>
              </w:rPr>
              <w:t xml:space="preserve">he maximum width of imageRect supported </w:t>
            </w:r>
            <w:r w:rsidRPr="001C0E90">
              <w:rPr>
                <w:lang w:val="en-US"/>
              </w:rPr>
              <w:lastRenderedPageBreak/>
              <w:t>when rendering this view into a swapchain.</w:t>
            </w:r>
          </w:p>
        </w:tc>
      </w:tr>
      <w:tr w:rsidR="00FD127B" w:rsidRPr="00207C6B" w14:paraId="5BFD6F08"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33E173FB" w14:textId="77777777" w:rsidR="00FD127B" w:rsidRPr="00207C6B" w:rsidRDefault="00FD127B" w:rsidP="00C64B67">
            <w:pPr>
              <w:rPr>
                <w:lang w:val="en-US"/>
              </w:rPr>
            </w:pPr>
          </w:p>
        </w:tc>
        <w:tc>
          <w:tcPr>
            <w:tcW w:w="1414" w:type="dxa"/>
            <w:vMerge/>
            <w:shd w:val="clear" w:color="auto" w:fill="FFFFFF" w:themeFill="background1"/>
          </w:tcPr>
          <w:p w14:paraId="6B2B215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70AA4F61"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2259" w:type="dxa"/>
            <w:shd w:val="clear" w:color="auto" w:fill="FFFFFF" w:themeFill="background1"/>
          </w:tcPr>
          <w:p w14:paraId="50B4418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2E430401"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1C0E90">
              <w:rPr>
                <w:lang w:val="en-US"/>
              </w:rPr>
              <w:t>he optimal height of imageRect to use when rendering this view into a swapchain</w:t>
            </w:r>
          </w:p>
        </w:tc>
      </w:tr>
      <w:tr w:rsidR="00FD127B" w:rsidRPr="00207C6B" w14:paraId="386F967C"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499697D" w14:textId="77777777" w:rsidR="00FD127B" w:rsidRPr="00207C6B" w:rsidRDefault="00FD127B" w:rsidP="00C64B67">
            <w:pPr>
              <w:rPr>
                <w:lang w:val="en-US"/>
              </w:rPr>
            </w:pPr>
          </w:p>
        </w:tc>
        <w:tc>
          <w:tcPr>
            <w:tcW w:w="1414" w:type="dxa"/>
            <w:vMerge/>
            <w:shd w:val="clear" w:color="auto" w:fill="FFFFFF" w:themeFill="background1"/>
          </w:tcPr>
          <w:p w14:paraId="2C70A33F"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7833829F"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2259" w:type="dxa"/>
            <w:shd w:val="clear" w:color="auto" w:fill="FFFFFF" w:themeFill="background1"/>
          </w:tcPr>
          <w:p w14:paraId="6B270CB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541EB0C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height of imageRect supported when rendering this view into a swapchain.</w:t>
            </w:r>
          </w:p>
        </w:tc>
      </w:tr>
      <w:tr w:rsidR="00FD127B" w:rsidRPr="00207C6B" w14:paraId="7C4ACC33"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ECD9A2" w14:textId="77777777" w:rsidR="00FD127B" w:rsidRPr="00207C6B" w:rsidRDefault="00FD127B" w:rsidP="00C64B67">
            <w:pPr>
              <w:rPr>
                <w:lang w:val="en-US"/>
              </w:rPr>
            </w:pPr>
          </w:p>
        </w:tc>
        <w:tc>
          <w:tcPr>
            <w:tcW w:w="1414" w:type="dxa"/>
            <w:vMerge/>
            <w:shd w:val="clear" w:color="auto" w:fill="FFFFFF" w:themeFill="background1"/>
          </w:tcPr>
          <w:p w14:paraId="3865D36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356AD434"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2259" w:type="dxa"/>
            <w:shd w:val="clear" w:color="auto" w:fill="FFFFFF" w:themeFill="background1"/>
          </w:tcPr>
          <w:p w14:paraId="5E5BAFE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7E78D330"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w:t>
            </w:r>
            <w:r w:rsidRPr="008050B4">
              <w:rPr>
                <w:lang w:val="en-US"/>
              </w:rPr>
              <w:t>he recommended number of sub-data element samples to create for each swapchain image that will be rendered into for this view.</w:t>
            </w:r>
          </w:p>
        </w:tc>
      </w:tr>
      <w:tr w:rsidR="00FD127B" w:rsidRPr="00207C6B" w14:paraId="5F606931"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5C88B2CB" w14:textId="77777777" w:rsidR="00FD127B" w:rsidRPr="00207C6B" w:rsidRDefault="00FD127B" w:rsidP="00C64B67">
            <w:pPr>
              <w:rPr>
                <w:lang w:val="en-US"/>
              </w:rPr>
            </w:pPr>
          </w:p>
        </w:tc>
        <w:tc>
          <w:tcPr>
            <w:tcW w:w="1414" w:type="dxa"/>
            <w:vMerge/>
            <w:shd w:val="clear" w:color="auto" w:fill="FFFFFF" w:themeFill="background1"/>
          </w:tcPr>
          <w:p w14:paraId="033FEFBD"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78" w:type="dxa"/>
            <w:shd w:val="clear" w:color="auto" w:fill="FFFFFF" w:themeFill="background1"/>
          </w:tcPr>
          <w:p w14:paraId="46DCDEE8"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2259" w:type="dxa"/>
            <w:shd w:val="clear" w:color="auto" w:fill="FFFFFF" w:themeFill="background1"/>
          </w:tcPr>
          <w:p w14:paraId="22603B6F"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integer</w:t>
            </w:r>
          </w:p>
        </w:tc>
        <w:tc>
          <w:tcPr>
            <w:tcW w:w="2259" w:type="dxa"/>
            <w:shd w:val="clear" w:color="auto" w:fill="FFFFFF" w:themeFill="background1"/>
          </w:tcPr>
          <w:p w14:paraId="60D4D0F0"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w:t>
            </w:r>
            <w:r w:rsidRPr="008050B4">
              <w:rPr>
                <w:lang w:val="en-US"/>
              </w:rPr>
              <w:t>he maximum number of sub-data element samples supported for swapchain images that will be rendered into for this view.</w:t>
            </w:r>
          </w:p>
        </w:tc>
      </w:tr>
      <w:tr w:rsidR="00FD127B" w:rsidRPr="00207C6B" w14:paraId="02F5ECC1"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0B06D1F" w14:textId="77777777" w:rsidR="00FD127B" w:rsidRPr="00207C6B" w:rsidRDefault="00FD127B"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1414" w:type="dxa"/>
          </w:tcPr>
          <w:p w14:paraId="5B56FC73"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p>
        </w:tc>
        <w:tc>
          <w:tcPr>
            <w:tcW w:w="2578" w:type="dxa"/>
          </w:tcPr>
          <w:p w14:paraId="331FBED7"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referenceSpaceView </w:t>
            </w:r>
          </w:p>
        </w:tc>
        <w:tc>
          <w:tcPr>
            <w:tcW w:w="2259" w:type="dxa"/>
          </w:tcPr>
          <w:p w14:paraId="63E909A2"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p>
        </w:tc>
        <w:tc>
          <w:tcPr>
            <w:tcW w:w="2259" w:type="dxa"/>
          </w:tcPr>
          <w:p w14:paraId="7E236949"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Indicates the type of reference spaces supported by the XR System.</w:t>
            </w:r>
          </w:p>
          <w:p w14:paraId="2F8B02C4"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p>
        </w:tc>
      </w:tr>
      <w:tr w:rsidR="00FD127B" w:rsidRPr="00207C6B" w14:paraId="65BCD598"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F884988" w14:textId="77777777" w:rsidR="00FD127B" w:rsidRPr="00207C6B" w:rsidRDefault="00FD127B"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1414" w:type="dxa"/>
          </w:tcPr>
          <w:p w14:paraId="1A79C0B3"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query the spatial ranges in which an XR experience may be rendered.</w:t>
            </w:r>
          </w:p>
        </w:tc>
        <w:tc>
          <w:tcPr>
            <w:tcW w:w="2578" w:type="dxa"/>
          </w:tcPr>
          <w:p w14:paraId="4BE258C9"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2DSpatialRangeBoundaries</w:t>
            </w:r>
          </w:p>
        </w:tc>
        <w:tc>
          <w:tcPr>
            <w:tcW w:w="2259" w:type="dxa"/>
          </w:tcPr>
          <w:p w14:paraId="4574F4FB"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highlight w:val="yellow"/>
                <w:lang w:val="en-US"/>
              </w:rPr>
              <w:t>tbd</w:t>
            </w:r>
          </w:p>
        </w:tc>
        <w:tc>
          <w:tcPr>
            <w:tcW w:w="2259" w:type="dxa"/>
          </w:tcPr>
          <w:p w14:paraId="32E7127B"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rectangle centered on the origin of a given reference space in which the user can freely move.</w:t>
            </w:r>
          </w:p>
        </w:tc>
      </w:tr>
      <w:tr w:rsidR="00FD127B" w:rsidRPr="00207C6B" w14:paraId="5287A78E" w14:textId="77777777" w:rsidTr="00C64B67">
        <w:tc>
          <w:tcPr>
            <w:cnfStyle w:val="001000000000" w:firstRow="0" w:lastRow="0" w:firstColumn="1" w:lastColumn="0" w:oddVBand="0" w:evenVBand="0" w:oddHBand="0" w:evenHBand="0" w:firstRowFirstColumn="0" w:firstRowLastColumn="0" w:lastRowFirstColumn="0" w:lastRowLastColumn="0"/>
            <w:tcW w:w="1119" w:type="dxa"/>
          </w:tcPr>
          <w:p w14:paraId="185B0B0D" w14:textId="77777777" w:rsidR="00FD127B" w:rsidRPr="00207C6B" w:rsidRDefault="00FD127B"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1414" w:type="dxa"/>
          </w:tcPr>
          <w:p w14:paraId="77C3BB99"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p>
        </w:tc>
        <w:tc>
          <w:tcPr>
            <w:tcW w:w="2578" w:type="dxa"/>
          </w:tcPr>
          <w:p w14:paraId="2B00E088" w14:textId="77777777" w:rsidR="00FD127B" w:rsidRPr="000243E1"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2259" w:type="dxa"/>
          </w:tcPr>
          <w:p w14:paraId="5BB2964C"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enumeration</w:t>
            </w:r>
          </w:p>
        </w:tc>
        <w:tc>
          <w:tcPr>
            <w:tcW w:w="2259" w:type="dxa"/>
          </w:tcPr>
          <w:p w14:paraId="6D3CDA17" w14:textId="77777777" w:rsidR="00FD127B" w:rsidRPr="00207C6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Provides an identifier of a swapchain image format that the XR System supports.</w:t>
            </w:r>
          </w:p>
        </w:tc>
      </w:tr>
      <w:tr w:rsidR="00FD127B" w:rsidRPr="00207C6B" w14:paraId="66B5934B"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933CE86" w14:textId="77777777" w:rsidR="00FD127B" w:rsidRPr="00207C6B" w:rsidRDefault="00FD127B"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1414" w:type="dxa"/>
            <w:vMerge w:val="restart"/>
          </w:tcPr>
          <w:p w14:paraId="1386BFA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An application can list the swapchain </w:t>
            </w:r>
            <w:r w:rsidRPr="00207C6B">
              <w:rPr>
                <w:lang w:val="en-US"/>
              </w:rPr>
              <w:t xml:space="preserve">images </w:t>
            </w:r>
            <w:r w:rsidRPr="00207C6B">
              <w:rPr>
                <w:lang w:val="en-US"/>
              </w:rPr>
              <w:lastRenderedPageBreak/>
              <w:t xml:space="preserve">allocated to </w:t>
            </w:r>
            <w:r>
              <w:rPr>
                <w:lang w:val="en-US"/>
              </w:rPr>
              <w:t xml:space="preserve">a </w:t>
            </w:r>
            <w:r w:rsidRPr="00207C6B">
              <w:rPr>
                <w:lang w:val="en-US"/>
              </w:rPr>
              <w:t>swapchain</w:t>
            </w:r>
            <w:r>
              <w:rPr>
                <w:lang w:val="en-US"/>
              </w:rPr>
              <w:t>.</w:t>
            </w:r>
          </w:p>
        </w:tc>
        <w:tc>
          <w:tcPr>
            <w:tcW w:w="2578" w:type="dxa"/>
          </w:tcPr>
          <w:p w14:paraId="33731C65"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lastRenderedPageBreak/>
              <w:t>numberSwapchainImages</w:t>
            </w:r>
          </w:p>
        </w:tc>
        <w:tc>
          <w:tcPr>
            <w:tcW w:w="2259" w:type="dxa"/>
          </w:tcPr>
          <w:p w14:paraId="62152768"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enumeration</w:t>
            </w:r>
          </w:p>
        </w:tc>
        <w:tc>
          <w:tcPr>
            <w:tcW w:w="2259" w:type="dxa"/>
          </w:tcPr>
          <w:p w14:paraId="60959D04"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Provides the number of images allocated for a given swapchain.</w:t>
            </w:r>
          </w:p>
        </w:tc>
      </w:tr>
      <w:tr w:rsidR="00FD127B" w:rsidRPr="00207C6B" w14:paraId="19628AFE"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5EE09337" w14:textId="77777777" w:rsidR="00FD127B" w:rsidRDefault="00FD127B" w:rsidP="00C64B67">
            <w:pPr>
              <w:rPr>
                <w:lang w:val="en-US"/>
              </w:rPr>
            </w:pPr>
          </w:p>
        </w:tc>
        <w:tc>
          <w:tcPr>
            <w:tcW w:w="1414" w:type="dxa"/>
            <w:vMerge/>
          </w:tcPr>
          <w:p w14:paraId="687C7F31"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78" w:type="dxa"/>
            <w:shd w:val="clear" w:color="auto" w:fill="FFFFFF" w:themeFill="background1"/>
          </w:tcPr>
          <w:p w14:paraId="0B286F51" w14:textId="77777777" w:rsidR="00FD127B" w:rsidRPr="000243E1" w:rsidDel="003E37A6" w:rsidRDefault="00FD127B"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2259" w:type="dxa"/>
          </w:tcPr>
          <w:p w14:paraId="29433B36"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object</w:t>
            </w:r>
          </w:p>
        </w:tc>
        <w:tc>
          <w:tcPr>
            <w:tcW w:w="2259" w:type="dxa"/>
          </w:tcPr>
          <w:p w14:paraId="134356B8" w14:textId="77777777" w:rsidR="00FD127B" w:rsidRDefault="00FD127B"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Provide the implementation-specific </w:t>
            </w:r>
            <w:r>
              <w:rPr>
                <w:lang w:val="en-US"/>
              </w:rPr>
              <w:lastRenderedPageBreak/>
              <w:t>swapchain image objects for a given swapchain.</w:t>
            </w:r>
          </w:p>
        </w:tc>
      </w:tr>
      <w:tr w:rsidR="00FD127B" w:rsidRPr="00207C6B" w14:paraId="502C3C7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747AE3F3" w14:textId="77777777" w:rsidR="00FD127B" w:rsidRPr="00207C6B" w:rsidRDefault="00FD127B" w:rsidP="00C64B67">
            <w:pPr>
              <w:rPr>
                <w:lang w:val="en-US"/>
              </w:rPr>
            </w:pPr>
            <w:r>
              <w:rPr>
                <w:lang w:val="en-US"/>
              </w:rPr>
              <w:lastRenderedPageBreak/>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1414" w:type="dxa"/>
          </w:tcPr>
          <w:p w14:paraId="2987CB87"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An application can list the composition layer types supported by an XR System.</w:t>
            </w:r>
          </w:p>
        </w:tc>
        <w:tc>
          <w:tcPr>
            <w:tcW w:w="2578" w:type="dxa"/>
          </w:tcPr>
          <w:p w14:paraId="5997C366" w14:textId="77777777" w:rsidR="00FD127B" w:rsidRPr="000243E1" w:rsidRDefault="00FD127B"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compositionLayerProjection</w:t>
            </w:r>
          </w:p>
        </w:tc>
        <w:tc>
          <w:tcPr>
            <w:tcW w:w="2259" w:type="dxa"/>
          </w:tcPr>
          <w:p w14:paraId="2E2FF33A"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p>
        </w:tc>
        <w:tc>
          <w:tcPr>
            <w:tcW w:w="2259" w:type="dxa"/>
          </w:tcPr>
          <w:p w14:paraId="0092C361"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Indicates the type of composition layers supported by the XR Systems supports.</w:t>
            </w:r>
          </w:p>
          <w:p w14:paraId="195E0269"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p>
          <w:p w14:paraId="468F2307"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p>
          <w:p w14:paraId="7C3FA150"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p>
          <w:p w14:paraId="301C7373"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p>
          <w:p w14:paraId="4E85C025" w14:textId="77777777" w:rsidR="00FD127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p>
          <w:p w14:paraId="7C291C36" w14:textId="77777777" w:rsidR="00FD127B" w:rsidRPr="00207C6B" w:rsidRDefault="00FD127B"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p>
        </w:tc>
      </w:tr>
      <w:bookmarkEnd w:id="36"/>
    </w:tbl>
    <w:p w14:paraId="380B2A69" w14:textId="77777777" w:rsidR="003C3B0A" w:rsidRDefault="003C3B0A" w:rsidP="003C3B0A"/>
    <w:p w14:paraId="1F66C28E" w14:textId="6B0D6515" w:rsidR="003C3B0A" w:rsidRPr="0036017C" w:rsidRDefault="003C3B0A" w:rsidP="003C3B0A">
      <w:pPr>
        <w:rPr>
          <w:highlight w:val="yellow"/>
        </w:rPr>
      </w:pPr>
      <w:r w:rsidRPr="0036017C">
        <w:rPr>
          <w:highlight w:val="yellow"/>
        </w:rPr>
        <w:lastRenderedPageBreak/>
        <w:t>[</w:t>
      </w:r>
      <w:r w:rsidR="00782E00">
        <w:rPr>
          <w:highlight w:val="yellow"/>
        </w:rPr>
        <w:t xml:space="preserve">Editor’s note: </w:t>
      </w:r>
      <w:r w:rsidRPr="0036017C">
        <w:rPr>
          <w:highlight w:val="yellow"/>
        </w:rPr>
        <w:t xml:space="preserve">Add a table of capabilities of the XR Runtime and what is expected to </w:t>
      </w:r>
      <w:r w:rsidR="00782E00">
        <w:rPr>
          <w:highlight w:val="yellow"/>
        </w:rPr>
        <w:t xml:space="preserve">be </w:t>
      </w:r>
      <w:r w:rsidRPr="0036017C">
        <w:rPr>
          <w:highlight w:val="yellow"/>
        </w:rPr>
        <w:t>available and what is optional needs to be queried.</w:t>
      </w:r>
    </w:p>
    <w:p w14:paraId="44429535" w14:textId="77777777" w:rsidR="003C3B0A" w:rsidRPr="0036017C" w:rsidRDefault="003C3B0A" w:rsidP="003C3B0A">
      <w:pPr>
        <w:rPr>
          <w:highlight w:val="yellow"/>
        </w:rPr>
      </w:pPr>
      <w:r w:rsidRPr="0036017C">
        <w:rPr>
          <w:highlight w:val="yellow"/>
        </w:rPr>
        <w:t>Basic concept of specification:</w:t>
      </w:r>
    </w:p>
    <w:p w14:paraId="4962E101" w14:textId="77777777" w:rsidR="003C3B0A" w:rsidRPr="0036017C" w:rsidRDefault="003C3B0A" w:rsidP="003C3B0A">
      <w:pPr>
        <w:pStyle w:val="B1"/>
        <w:rPr>
          <w:highlight w:val="yellow"/>
        </w:rPr>
      </w:pPr>
      <w:r w:rsidRPr="0036017C">
        <w:rPr>
          <w:highlight w:val="yellow"/>
        </w:rPr>
        <w:t>-</w:t>
      </w:r>
      <w:r w:rsidRPr="0036017C">
        <w:rPr>
          <w:highlight w:val="yellow"/>
        </w:rPr>
        <w:tab/>
        <w:t>Capability query</w:t>
      </w:r>
    </w:p>
    <w:p w14:paraId="715EB987" w14:textId="77777777" w:rsidR="003C3B0A" w:rsidRPr="0036017C" w:rsidRDefault="003C3B0A" w:rsidP="003C3B0A">
      <w:pPr>
        <w:pStyle w:val="B1"/>
        <w:rPr>
          <w:highlight w:val="yellow"/>
        </w:rPr>
      </w:pPr>
      <w:r w:rsidRPr="0036017C">
        <w:rPr>
          <w:highlight w:val="yellow"/>
        </w:rPr>
        <w:t>-</w:t>
      </w:r>
      <w:r w:rsidRPr="0036017C">
        <w:rPr>
          <w:highlight w:val="yellow"/>
        </w:rPr>
        <w:tab/>
        <w:t>[Editor’s note: Description of the pipelines, sensors, AR runtime, decoders… identify for what entities capabilities are defined]</w:t>
      </w:r>
    </w:p>
    <w:p w14:paraId="7E219C19" w14:textId="4D020FCF" w:rsidR="003C3B0A" w:rsidRPr="005838D7" w:rsidRDefault="003C3B0A" w:rsidP="005838D7">
      <w:r w:rsidRPr="0036017C">
        <w:rPr>
          <w:highlight w:val="yellow"/>
        </w:rPr>
        <w:t>Collected Requirements]</w:t>
      </w:r>
    </w:p>
    <w:p w14:paraId="1E24E76F" w14:textId="4716607B" w:rsidR="00EE33C7" w:rsidRDefault="00EE33C7" w:rsidP="00EE33C7">
      <w:pPr>
        <w:pStyle w:val="Heading2"/>
        <w:rPr>
          <w:lang w:val="en-US"/>
        </w:rPr>
      </w:pPr>
      <w:bookmarkStart w:id="38" w:name="_Toc152694537"/>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38"/>
      <w:r w:rsidR="00E95AA8" w:rsidDel="00E95AA8">
        <w:rPr>
          <w:lang w:val="en-US"/>
        </w:rPr>
        <w:t xml:space="preserve"> </w:t>
      </w:r>
    </w:p>
    <w:p w14:paraId="3B018C23" w14:textId="34394DED" w:rsidR="00EE33C7" w:rsidRDefault="00EE33C7" w:rsidP="00EE33C7">
      <w:pPr>
        <w:rPr>
          <w:lang w:val="en-US"/>
        </w:rPr>
      </w:pPr>
      <w:r w:rsidRPr="00C50FC6">
        <w:rPr>
          <w:highlight w:val="yellow"/>
          <w:lang w:val="en-US"/>
        </w:rPr>
        <w:t>[</w:t>
      </w:r>
      <w:r w:rsidRPr="00F226E8">
        <w:rPr>
          <w:highlight w:val="yellow"/>
          <w:lang w:val="en-US"/>
        </w:rPr>
        <w:t>Editor’s note: Description of the pipelines, sensors</w:t>
      </w:r>
      <w:r w:rsidRPr="00C50FC6">
        <w:rPr>
          <w:highlight w:val="yellow"/>
          <w:lang w:val="en-US"/>
        </w:rPr>
        <w:t>, AR runtime, decoders</w:t>
      </w:r>
      <w:r w:rsidRPr="00F226E8">
        <w:rPr>
          <w:highlight w:val="yellow"/>
          <w:lang w:val="en-US"/>
        </w:rPr>
        <w:t>… identify for what entities capabilities are defined]</w:t>
      </w:r>
    </w:p>
    <w:p w14:paraId="2B2FB0C2" w14:textId="77777777" w:rsidR="00E95AA8" w:rsidRDefault="00E95AA8" w:rsidP="00E95AA8">
      <w:pPr>
        <w:pStyle w:val="Heading3"/>
      </w:pPr>
      <w:bookmarkStart w:id="39" w:name="_Toc134709882"/>
      <w:bookmarkStart w:id="40" w:name="_Toc152694538"/>
      <w:r>
        <w:t>4.2.1</w:t>
      </w:r>
      <w:r>
        <w:tab/>
        <w:t>General</w:t>
      </w:r>
      <w:bookmarkEnd w:id="39"/>
      <w:bookmarkEnd w:id="40"/>
    </w:p>
    <w:p w14:paraId="15168D66" w14:textId="24B0A391" w:rsidR="00F7356D" w:rsidRDefault="00E95AA8" w:rsidP="00F7356D">
      <w:pPr>
        <w:rPr>
          <w:noProof/>
        </w:rPr>
      </w:pPr>
      <w:r>
        <w:t>In the context of this specification, media to be rendered and displayed by the XR Device through the XR Runtime is typically available in an compressed form on the device. In contrast, media is accessed using a 5G System, decoded in the device using media capabilities, and the decoded media is rendered to then be provided through swapchains to the XR Runtime as shown in Figure 4.2.1-1.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77777777" w:rsidR="00E95AA8" w:rsidRDefault="00E95AA8" w:rsidP="00E95AA8">
      <w:pPr>
        <w:pStyle w:val="TF"/>
      </w:pPr>
      <w:r w:rsidRPr="00292864">
        <w:t>Figure 4.2.1-1 Media pipelines: Access, decoding and rendering</w:t>
      </w:r>
    </w:p>
    <w:p w14:paraId="6D4596C8" w14:textId="700BA339" w:rsidR="00E95AA8" w:rsidRDefault="00E95AA8" w:rsidP="00E95AA8">
      <w:r>
        <w:t>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be sufficient to configure the number of layers as well as each layer appropriately including:</w:t>
      </w: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49AB8254" w14:textId="77777777" w:rsidR="00E95AA8" w:rsidRPr="0036017C" w:rsidRDefault="00E95AA8" w:rsidP="00E95AA8">
      <w:pPr>
        <w:rPr>
          <w:highlight w:val="yellow"/>
        </w:rPr>
      </w:pPr>
      <w:r w:rsidRPr="0036017C">
        <w:rPr>
          <w:highlight w:val="yellow"/>
        </w:rPr>
        <w:lastRenderedPageBreak/>
        <w:t>[Frame rates: https://registry.khronos.org/OpenXR/specs/1.0/html/xrspec.html#XR_FB_display_refresh_rate</w:t>
      </w:r>
    </w:p>
    <w:p w14:paraId="53B3B6A4" w14:textId="77777777" w:rsidR="00E95AA8" w:rsidRPr="0036017C" w:rsidRDefault="00E95AA8" w:rsidP="00E95AA8">
      <w:pPr>
        <w:rPr>
          <w:highlight w:val="yellow"/>
        </w:rPr>
      </w:pPr>
      <w:r w:rsidRPr="0036017C">
        <w:rPr>
          <w:highlight w:val="yellow"/>
        </w:rPr>
        <w:t>Rendering supported by the XR runtime</w:t>
      </w:r>
    </w:p>
    <w:p w14:paraId="3072A186" w14:textId="77777777" w:rsidR="00E95AA8" w:rsidRPr="0036017C" w:rsidRDefault="00E95AA8" w:rsidP="00E95AA8">
      <w:pPr>
        <w:rPr>
          <w:highlight w:val="yellow"/>
        </w:rPr>
      </w:pPr>
      <w:r w:rsidRPr="0036017C">
        <w:rPr>
          <w:highlight w:val="yellow"/>
        </w:rPr>
        <w:t>-</w:t>
      </w:r>
      <w:r w:rsidRPr="0036017C">
        <w:rPr>
          <w:highlight w:val="yellow"/>
        </w:rPr>
        <w:tab/>
        <w:t>Visual</w:t>
      </w:r>
    </w:p>
    <w:p w14:paraId="38AB5364" w14:textId="77777777" w:rsidR="00E95AA8" w:rsidRDefault="00E95AA8" w:rsidP="00E95AA8">
      <w:r w:rsidRPr="0036017C">
        <w:rPr>
          <w:highlight w:val="yellow"/>
        </w:rPr>
        <w:t>-</w:t>
      </w:r>
      <w:r w:rsidRPr="0036017C">
        <w:rPr>
          <w:highlight w:val="yellow"/>
        </w:rPr>
        <w:tab/>
        <w:t>Audio]</w:t>
      </w:r>
    </w:p>
    <w:p w14:paraId="1FAB08A2" w14:textId="5A47AC0C" w:rsidR="00E95AA8" w:rsidRDefault="00E95AA8" w:rsidP="00E95AA8">
      <w:pPr>
        <w:pStyle w:val="Heading3"/>
      </w:pPr>
      <w:bookmarkStart w:id="41" w:name="_Toc134709883"/>
      <w:bookmarkStart w:id="42" w:name="_Toc152694539"/>
      <w:r>
        <w:t>4.2.2</w:t>
      </w:r>
      <w:r>
        <w:tab/>
        <w:t xml:space="preserve">Basic </w:t>
      </w:r>
      <w:r w:rsidR="003447B1">
        <w:t>m</w:t>
      </w:r>
      <w:r>
        <w:t xml:space="preserve">edia </w:t>
      </w:r>
      <w:r w:rsidR="003447B1">
        <w:t>p</w:t>
      </w:r>
      <w:r>
        <w:t>ipeline</w:t>
      </w:r>
      <w:bookmarkEnd w:id="41"/>
      <w:bookmarkEnd w:id="42"/>
    </w:p>
    <w:p w14:paraId="7F76F881" w14:textId="77777777" w:rsidR="00E95AA8" w:rsidRPr="0036017C" w:rsidRDefault="00E95AA8" w:rsidP="00E95AA8">
      <w:pPr>
        <w:rPr>
          <w:highlight w:val="yellow"/>
        </w:rPr>
      </w:pPr>
      <w:r w:rsidRPr="0036017C">
        <w:rPr>
          <w:highlight w:val="yellow"/>
        </w:rPr>
        <w:t>[Single media type</w:t>
      </w:r>
    </w:p>
    <w:p w14:paraId="12285BE9" w14:textId="77777777" w:rsidR="00E95AA8" w:rsidRPr="0036017C" w:rsidRDefault="00E95AA8" w:rsidP="00E95AA8">
      <w:pPr>
        <w:rPr>
          <w:highlight w:val="yellow"/>
        </w:rPr>
      </w:pPr>
      <w:r w:rsidRPr="0036017C">
        <w:rPr>
          <w:highlight w:val="yellow"/>
        </w:rPr>
        <w:t xml:space="preserve">Access &amp; Media decoder + Metadata + Render pose + Display time </w:t>
      </w:r>
      <w:r>
        <w:rPr>
          <w:highlight w:val="yellow"/>
        </w:rPr>
        <w:t xml:space="preserve">-&gt; </w:t>
      </w:r>
      <w:r w:rsidRPr="0036017C">
        <w:rPr>
          <w:highlight w:val="yellow"/>
        </w:rPr>
        <w:t xml:space="preserve">Swap Chain </w:t>
      </w:r>
      <w:r>
        <w:rPr>
          <w:highlight w:val="yellow"/>
        </w:rPr>
        <w:t>-&gt;</w:t>
      </w:r>
      <w:r w:rsidRPr="0036017C">
        <w:rPr>
          <w:highlight w:val="yellow"/>
        </w:rPr>
        <w:t xml:space="preserve"> XR Runtime Composition (+ time warping), SEI Messages</w:t>
      </w:r>
    </w:p>
    <w:p w14:paraId="315AB49D" w14:textId="77777777" w:rsidR="00E95AA8" w:rsidRDefault="00E95AA8" w:rsidP="00E95AA8">
      <w:r w:rsidRPr="0036017C">
        <w:rPr>
          <w:highlight w:val="yellow"/>
        </w:rPr>
        <w:t>Rendering is Conversion to RGB]</w:t>
      </w:r>
    </w:p>
    <w:p w14:paraId="7FCFC2FF" w14:textId="4E433A9B" w:rsidR="00E95AA8" w:rsidRDefault="00E95AA8" w:rsidP="00E95AA8">
      <w:pPr>
        <w:pStyle w:val="Heading3"/>
      </w:pPr>
      <w:bookmarkStart w:id="43" w:name="_Toc134709884"/>
      <w:bookmarkStart w:id="44" w:name="_Toc152694540"/>
      <w:r>
        <w:t>4.2.3</w:t>
      </w:r>
      <w:r>
        <w:tab/>
        <w:t xml:space="preserve">Advanced </w:t>
      </w:r>
      <w:r w:rsidR="003447B1">
        <w:t>m</w:t>
      </w:r>
      <w:r>
        <w:t xml:space="preserve">edia </w:t>
      </w:r>
      <w:r w:rsidR="00FF7AB6">
        <w:t>p</w:t>
      </w:r>
      <w:r>
        <w:t>ipelines</w:t>
      </w:r>
      <w:bookmarkEnd w:id="43"/>
      <w:bookmarkEnd w:id="44"/>
    </w:p>
    <w:p w14:paraId="6078BA47" w14:textId="77777777" w:rsidR="00E95AA8" w:rsidRPr="0036017C" w:rsidRDefault="00E95AA8" w:rsidP="00E95AA8">
      <w:pPr>
        <w:rPr>
          <w:highlight w:val="yellow"/>
        </w:rPr>
      </w:pPr>
      <w:r w:rsidRPr="0036017C">
        <w:rPr>
          <w:highlight w:val="yellow"/>
        </w:rPr>
        <w:t xml:space="preserve">[Multiple decoders, VDI </w:t>
      </w:r>
    </w:p>
    <w:p w14:paraId="128F298F" w14:textId="77777777" w:rsidR="00E95AA8" w:rsidRPr="0036017C" w:rsidRDefault="00E95AA8" w:rsidP="00E95AA8">
      <w:pPr>
        <w:rPr>
          <w:highlight w:val="yellow"/>
        </w:rPr>
      </w:pPr>
      <w:r w:rsidRPr="0036017C">
        <w:rPr>
          <w:highlight w:val="yellow"/>
        </w:rPr>
        <w:t>Composition of multiple layers</w:t>
      </w:r>
    </w:p>
    <w:p w14:paraId="193A1EC8" w14:textId="77777777" w:rsidR="00E95AA8" w:rsidRPr="0036017C" w:rsidRDefault="00E95AA8" w:rsidP="00E95AA8">
      <w:pPr>
        <w:rPr>
          <w:highlight w:val="yellow"/>
        </w:rPr>
      </w:pPr>
      <w:r w:rsidRPr="0036017C">
        <w:rPr>
          <w:highlight w:val="yellow"/>
        </w:rPr>
        <w:t xml:space="preserve">Advanced Rendering (GPU Supported) – Scene Rendering (3D Rendering): </w:t>
      </w:r>
    </w:p>
    <w:p w14:paraId="65BB8B3D" w14:textId="77777777" w:rsidR="00E95AA8" w:rsidRPr="0036017C" w:rsidRDefault="00E95AA8" w:rsidP="00E95AA8">
      <w:pPr>
        <w:rPr>
          <w:highlight w:val="yellow"/>
        </w:rPr>
      </w:pPr>
      <w:r w:rsidRPr="0036017C">
        <w:rPr>
          <w:highlight w:val="yellow"/>
        </w:rPr>
        <w:t>-</w:t>
      </w:r>
      <w:r w:rsidRPr="0036017C">
        <w:rPr>
          <w:highlight w:val="yellow"/>
        </w:rPr>
        <w:tab/>
        <w:t xml:space="preserve">Scene (Media decoder + Metadata) </w:t>
      </w:r>
      <w:r>
        <w:rPr>
          <w:highlight w:val="yellow"/>
        </w:rPr>
        <w:t>-&gt;</w:t>
      </w:r>
      <w:r w:rsidRPr="0036017C">
        <w:rPr>
          <w:highlight w:val="yellow"/>
        </w:rPr>
        <w:t xml:space="preserve"> Vulkan API </w:t>
      </w:r>
      <w:r>
        <w:rPr>
          <w:highlight w:val="yellow"/>
        </w:rPr>
        <w:t>-&gt;</w:t>
      </w:r>
      <w:r w:rsidRPr="0036017C">
        <w:rPr>
          <w:highlight w:val="yellow"/>
        </w:rPr>
        <w:t xml:space="preserve"> GPU + render pose è</w:t>
      </w:r>
      <w:r>
        <w:rPr>
          <w:highlight w:val="yellow"/>
        </w:rPr>
        <w:t>-&gt;</w:t>
      </w:r>
      <w:r w:rsidRPr="0036017C">
        <w:rPr>
          <w:highlight w:val="yellow"/>
        </w:rPr>
        <w:t xml:space="preserve">Swap Chain </w:t>
      </w:r>
      <w:r>
        <w:rPr>
          <w:highlight w:val="yellow"/>
        </w:rPr>
        <w:t>-&gt;</w:t>
      </w:r>
      <w:r w:rsidRPr="0036017C">
        <w:rPr>
          <w:highlight w:val="yellow"/>
        </w:rPr>
        <w:t xml:space="preserve"> XR Runtime Composition</w:t>
      </w:r>
    </w:p>
    <w:p w14:paraId="66D97FEB" w14:textId="77777777" w:rsidR="00E95AA8" w:rsidRDefault="00E95AA8" w:rsidP="00E95AA8">
      <w:r w:rsidRPr="0036017C">
        <w:rPr>
          <w:highlight w:val="yellow"/>
        </w:rPr>
        <w:t>Optional and mandatory formats – XR Runtime API supports capability query.]</w:t>
      </w:r>
    </w:p>
    <w:p w14:paraId="410D55A1" w14:textId="77777777" w:rsidR="00E95AA8" w:rsidRDefault="00E95AA8" w:rsidP="00E95AA8">
      <w:pPr>
        <w:pStyle w:val="Heading3"/>
      </w:pPr>
      <w:bookmarkStart w:id="45" w:name="_Toc134709885"/>
      <w:bookmarkStart w:id="46" w:name="_Toc152694541"/>
      <w:r>
        <w:t>4.2.4</w:t>
      </w:r>
      <w:r>
        <w:tab/>
        <w:t>Rendering capabilities</w:t>
      </w:r>
      <w:bookmarkEnd w:id="45"/>
      <w:bookmarkEnd w:id="46"/>
    </w:p>
    <w:p w14:paraId="379AD39C" w14:textId="77777777" w:rsidR="00E95AA8" w:rsidRDefault="00E95AA8" w:rsidP="00E95AA8">
      <w:r w:rsidRPr="0036017C">
        <w:rPr>
          <w:highlight w:val="yellow"/>
        </w:rPr>
        <w:t>[To be defined]</w:t>
      </w:r>
    </w:p>
    <w:p w14:paraId="49B4E482" w14:textId="6DDA659F" w:rsidR="00E95AA8" w:rsidRPr="002107D3" w:rsidRDefault="00E95AA8" w:rsidP="00E95AA8">
      <w:pPr>
        <w:pStyle w:val="Heading2"/>
        <w:rPr>
          <w:lang w:val="en-US"/>
        </w:rPr>
      </w:pPr>
      <w:bookmarkStart w:id="47" w:name="_Toc134709886"/>
      <w:bookmarkStart w:id="48" w:name="_Toc152694542"/>
      <w:r w:rsidRPr="002107D3">
        <w:rPr>
          <w:lang w:val="en-US"/>
        </w:rPr>
        <w:t>4.</w:t>
      </w:r>
      <w:r>
        <w:rPr>
          <w:lang w:val="en-US"/>
        </w:rPr>
        <w:t>3</w:t>
      </w:r>
      <w:r w:rsidRPr="002107D3">
        <w:rPr>
          <w:lang w:val="en-US"/>
        </w:rPr>
        <w:tab/>
        <w:t xml:space="preserve">Application and </w:t>
      </w:r>
      <w:r w:rsidR="003447B1">
        <w:rPr>
          <w:lang w:val="en-US"/>
        </w:rPr>
        <w:t>s</w:t>
      </w:r>
      <w:r w:rsidRPr="002107D3">
        <w:rPr>
          <w:lang w:val="en-US"/>
        </w:rPr>
        <w:t xml:space="preserve">ervice </w:t>
      </w:r>
      <w:r w:rsidR="003447B1">
        <w:rPr>
          <w:lang w:val="en-US"/>
        </w:rPr>
        <w:t>p</w:t>
      </w:r>
      <w:r w:rsidRPr="002107D3">
        <w:rPr>
          <w:lang w:val="en-US"/>
        </w:rPr>
        <w:t>rovider view</w:t>
      </w:r>
      <w:bookmarkEnd w:id="47"/>
      <w:bookmarkEnd w:id="48"/>
    </w:p>
    <w:p w14:paraId="3BAF2B17" w14:textId="77777777" w:rsidR="00E95AA8" w:rsidRDefault="00E95AA8" w:rsidP="00E95AA8">
      <w:pPr>
        <w:rPr>
          <w:lang w:val="en-US"/>
        </w:rPr>
      </w:pPr>
      <w:r w:rsidRPr="001373DF">
        <w:rPr>
          <w:highlight w:val="yellow"/>
          <w:lang w:val="en-US"/>
        </w:rPr>
        <w:t>[Usage of Capabilities in different delivery environments]</w:t>
      </w:r>
    </w:p>
    <w:p w14:paraId="4A14DF5B" w14:textId="77777777" w:rsidR="00E95AA8" w:rsidRDefault="00E95AA8" w:rsidP="00E95AA8">
      <w:pPr>
        <w:pStyle w:val="Heading2"/>
        <w:rPr>
          <w:lang w:val="en-US"/>
        </w:rPr>
      </w:pPr>
      <w:bookmarkStart w:id="49" w:name="_Toc134709887"/>
      <w:bookmarkStart w:id="50" w:name="_Toc152694543"/>
      <w:r>
        <w:rPr>
          <w:lang w:val="en-US"/>
        </w:rPr>
        <w:t>4.4</w:t>
      </w:r>
      <w:r>
        <w:rPr>
          <w:lang w:val="en-US"/>
        </w:rPr>
        <w:tab/>
        <w:t>Structure of the specification</w:t>
      </w:r>
      <w:bookmarkEnd w:id="49"/>
      <w:bookmarkEnd w:id="50"/>
    </w:p>
    <w:p w14:paraId="1DC98346" w14:textId="77777777" w:rsidR="00E95AA8" w:rsidRDefault="00E95AA8" w:rsidP="00E95AA8">
      <w:pPr>
        <w:rPr>
          <w:lang w:val="en-US"/>
        </w:rPr>
      </w:pPr>
      <w:r w:rsidRPr="00F226E8">
        <w:rPr>
          <w:highlight w:val="yellow"/>
          <w:lang w:val="en-US"/>
        </w:rPr>
        <w:t>[Ed note: how to read this spec]</w:t>
      </w:r>
    </w:p>
    <w:p w14:paraId="56BDC668" w14:textId="77777777" w:rsidR="00E95AA8" w:rsidRPr="00F226E8" w:rsidRDefault="00E95AA8" w:rsidP="00E95AA8">
      <w:pPr>
        <w:rPr>
          <w:lang w:val="en-US"/>
        </w:rPr>
      </w:pPr>
      <w:r w:rsidRPr="001373DF">
        <w:rPr>
          <w:highlight w:val="yellow"/>
          <w:lang w:val="en-US"/>
        </w:rPr>
        <w:t>[ET: Probably arriving too late, before clause 4?]</w:t>
      </w:r>
    </w:p>
    <w:p w14:paraId="1937AAA9" w14:textId="1A94D3DA" w:rsidR="00E95AA8" w:rsidRDefault="00E95AA8" w:rsidP="00EE33C7">
      <w:pPr>
        <w:rPr>
          <w:lang w:val="en-US"/>
        </w:rPr>
      </w:pPr>
    </w:p>
    <w:p w14:paraId="673D50C3" w14:textId="19DFC4FA" w:rsidR="00EE33C7" w:rsidRDefault="00EE33C7" w:rsidP="00EE33C7">
      <w:pPr>
        <w:pStyle w:val="Heading1"/>
        <w:rPr>
          <w:lang w:val="en-US"/>
        </w:rPr>
      </w:pPr>
      <w:bookmarkStart w:id="51" w:name="_Toc152694544"/>
      <w:r>
        <w:rPr>
          <w:lang w:val="en-US"/>
        </w:rPr>
        <w:t>5</w:t>
      </w:r>
      <w:r w:rsidRPr="00FB6643">
        <w:rPr>
          <w:lang w:val="en-US"/>
        </w:rPr>
        <w:tab/>
      </w:r>
      <w:r w:rsidR="00E95AA8">
        <w:rPr>
          <w:lang w:val="en-US"/>
        </w:rPr>
        <w:t>Device reference architecture and interfaces</w:t>
      </w:r>
      <w:bookmarkEnd w:id="51"/>
    </w:p>
    <w:p w14:paraId="18D0297B" w14:textId="77777777" w:rsidR="00E95AA8" w:rsidRPr="0036017C" w:rsidRDefault="00E95AA8" w:rsidP="00E95AA8">
      <w:pPr>
        <w:pStyle w:val="Heading2"/>
        <w:rPr>
          <w:sz w:val="28"/>
        </w:rPr>
      </w:pPr>
      <w:bookmarkStart w:id="52" w:name="_Toc132137233"/>
      <w:bookmarkStart w:id="53" w:name="_Toc134709889"/>
      <w:bookmarkStart w:id="54" w:name="_Toc152694545"/>
      <w:r>
        <w:t>5.1</w:t>
      </w:r>
      <w:r>
        <w:tab/>
        <w:t>Architecture</w:t>
      </w:r>
      <w:bookmarkEnd w:id="52"/>
      <w:bookmarkEnd w:id="53"/>
      <w:bookmarkEnd w:id="54"/>
    </w:p>
    <w:p w14:paraId="04D41AB8" w14:textId="77777777" w:rsidR="00E95AA8" w:rsidRDefault="00E95AA8" w:rsidP="00E95AA8">
      <w:r>
        <w:t>The XR Baseline Client represents the functionalities, the peripherals, and the interfaces that are present on a generic XR UE. The actual device may be realized by a single device, or a combination of devices linked together. The details on how to instantiate an XR Baseline Client in the context of a service or deployment scenario is left for the respective Work Items and Study Items to define.</w:t>
      </w:r>
    </w:p>
    <w:p w14:paraId="5811BFD0" w14:textId="77777777" w:rsidR="00E95AA8" w:rsidRDefault="00E95AA8" w:rsidP="00E95AA8">
      <w:pPr>
        <w:pStyle w:val="TH"/>
      </w:pPr>
      <w:r w:rsidRPr="005E5C36">
        <w:rPr>
          <w:noProof/>
        </w:rPr>
        <w:lastRenderedPageBreak/>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77777777" w:rsidR="00E95AA8" w:rsidRPr="000E7B1A" w:rsidRDefault="00E95AA8" w:rsidP="00E95AA8">
      <w:pPr>
        <w:pStyle w:val="TF"/>
        <w:rPr>
          <w:lang w:eastAsia="en-GB"/>
        </w:rPr>
      </w:pPr>
      <w:r>
        <w:t>Figure 4.3.1-1 - XR Baseline terminal architecture</w:t>
      </w:r>
    </w:p>
    <w:p w14:paraId="43822C53" w14:textId="77777777" w:rsidR="00E95AA8" w:rsidRDefault="00E95AA8" w:rsidP="00E95AA8">
      <w:pPr>
        <w:pStyle w:val="Heading2"/>
      </w:pPr>
      <w:bookmarkStart w:id="55" w:name="_Toc132137234"/>
      <w:bookmarkStart w:id="56" w:name="_Toc134709890"/>
      <w:bookmarkStart w:id="57" w:name="_Toc152694546"/>
      <w:r>
        <w:t>5.2</w:t>
      </w:r>
      <w:r>
        <w:tab/>
        <w:t>Description of the functional blocks</w:t>
      </w:r>
      <w:bookmarkEnd w:id="55"/>
      <w:bookmarkEnd w:id="56"/>
      <w:bookmarkEnd w:id="57"/>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77777777" w:rsidR="00E95AA8" w:rsidRDefault="00E95AA8" w:rsidP="00E95AA8">
      <w:pPr>
        <w:pStyle w:val="B1"/>
      </w:pPr>
      <w:r>
        <w:t>-</w:t>
      </w:r>
      <w:r>
        <w:tab/>
        <w:t xml:space="preserve">An </w:t>
      </w:r>
      <w:r w:rsidRPr="008C67C0">
        <w:rPr>
          <w:b/>
          <w:bCs/>
        </w:rPr>
        <w:t>XR Runtime</w:t>
      </w:r>
      <w:r>
        <w:t>: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late stage re-projection to the latest pose.</w:t>
      </w:r>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discovering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Heading2"/>
        <w:rPr>
          <w:lang w:val="en-US"/>
        </w:rPr>
      </w:pPr>
      <w:bookmarkStart w:id="58" w:name="_Toc134709891"/>
      <w:bookmarkStart w:id="59" w:name="_Toc152694547"/>
      <w:r w:rsidRPr="00B01410">
        <w:rPr>
          <w:lang w:val="en-US"/>
        </w:rPr>
        <w:t>5</w:t>
      </w:r>
      <w:r>
        <w:rPr>
          <w:lang w:val="en-US"/>
        </w:rPr>
        <w:t>.3</w:t>
      </w:r>
      <w:r w:rsidRPr="002107D3">
        <w:rPr>
          <w:lang w:val="en-US"/>
        </w:rPr>
        <w:tab/>
        <w:t>Interfaces and APIs</w:t>
      </w:r>
      <w:bookmarkEnd w:id="58"/>
      <w:bookmarkEnd w:id="59"/>
    </w:p>
    <w:p w14:paraId="6243CFA8" w14:textId="77777777" w:rsidR="00E95AA8" w:rsidRDefault="00E95AA8" w:rsidP="00E95AA8">
      <w:r>
        <w:t>The XR Baseline Client contains the following interfaces:</w:t>
      </w:r>
    </w:p>
    <w:p w14:paraId="5E825571" w14:textId="77777777" w:rsidR="00E95AA8" w:rsidRPr="00B72084" w:rsidRDefault="00E95AA8" w:rsidP="00E95AA8">
      <w:pPr>
        <w:pStyle w:val="B1"/>
      </w:pPr>
      <w:r>
        <w:lastRenderedPageBreak/>
        <w:t>-</w:t>
      </w:r>
      <w:r>
        <w:tab/>
      </w:r>
      <w:r w:rsidRPr="00B72084">
        <w:rPr>
          <w:b/>
          <w:bCs/>
        </w:rPr>
        <w:t>IF-1</w:t>
      </w:r>
      <w:r w:rsidRPr="00B72084">
        <w:t xml:space="preserve"> lies between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77777777" w:rsidR="00E95AA8" w:rsidRPr="00B72084" w:rsidRDefault="00E95AA8" w:rsidP="00E95AA8">
      <w:pPr>
        <w:pStyle w:val="B1"/>
      </w:pPr>
      <w:r>
        <w:t>-</w:t>
      </w:r>
      <w:r>
        <w:tab/>
      </w:r>
      <w:r w:rsidRPr="00B72084">
        <w:rPr>
          <w:b/>
          <w:bCs/>
        </w:rPr>
        <w:t>IF-4</w:t>
      </w:r>
      <w:r w:rsidRPr="00B72084">
        <w:t xml:space="preserve"> lies between the Media Access Function and the 5G System for user plane data.</w:t>
      </w:r>
    </w:p>
    <w:p w14:paraId="4883DE8C" w14:textId="329BF59B" w:rsidR="00E95AA8" w:rsidRPr="00B72084" w:rsidRDefault="00E95AA8" w:rsidP="00E95AA8">
      <w:pPr>
        <w:pStyle w:val="B1"/>
      </w:pPr>
      <w:r>
        <w:t>-</w:t>
      </w:r>
      <w:r>
        <w:tab/>
      </w:r>
      <w:r w:rsidRPr="00B72084">
        <w:rPr>
          <w:b/>
          <w:bCs/>
        </w:rPr>
        <w:t xml:space="preserve">IF-5 </w:t>
      </w:r>
      <w:r w:rsidRPr="00B72084">
        <w:t>lies between the UE and the 5G System, implementing control sessions (such as 5G Media Streaming, IMS). This interface provides for instance the functionality of the RTC-5 interface as defined by TS</w:t>
      </w:r>
      <w:r>
        <w:t xml:space="preserve"> </w:t>
      </w:r>
      <w:r w:rsidRPr="00B72084">
        <w:t>26.506</w:t>
      </w:r>
      <w:r>
        <w:t xml:space="preserve"> [</w:t>
      </w:r>
      <w:r w:rsidR="00BA150E">
        <w:t>6</w:t>
      </w:r>
      <w:r>
        <w:t>]</w:t>
      </w:r>
      <w:r w:rsidRPr="00B72084">
        <w:t>.</w:t>
      </w:r>
    </w:p>
    <w:p w14:paraId="05FD7A07" w14:textId="77777777" w:rsidR="00E95AA8" w:rsidRPr="00B72084" w:rsidRDefault="00E95AA8" w:rsidP="00E95AA8">
      <w:pPr>
        <w:pStyle w:val="B1"/>
      </w:pPr>
      <w:r>
        <w:t>-</w:t>
      </w:r>
      <w:r>
        <w:tab/>
      </w:r>
      <w:r w:rsidRPr="00B72084">
        <w:rPr>
          <w:b/>
          <w:bCs/>
        </w:rPr>
        <w:t>IF-6</w:t>
      </w:r>
      <w:r w:rsidRPr="008C67C0">
        <w:rPr>
          <w:b/>
          <w:bCs/>
        </w:rPr>
        <w:t xml:space="preserve"> </w:t>
      </w:r>
      <w:r w:rsidRPr="00B72084">
        <w:t>lies between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77777777" w:rsidR="00E95AA8" w:rsidRPr="00B72084" w:rsidRDefault="00E95AA8" w:rsidP="00E95AA8">
      <w:pPr>
        <w:pStyle w:val="B1"/>
      </w:pPr>
      <w:r>
        <w:t>-</w:t>
      </w:r>
      <w:r>
        <w:tab/>
      </w:r>
      <w:r w:rsidRPr="00B72084">
        <w:rPr>
          <w:b/>
          <w:bCs/>
        </w:rPr>
        <w:t>IF-9</w:t>
      </w:r>
      <w:r w:rsidRPr="00B72084">
        <w:t xml:space="preserve"> lies between the Scene Manager and the Media Access Function.</w:t>
      </w:r>
    </w:p>
    <w:p w14:paraId="5A5F2019" w14:textId="6142C5E6" w:rsidR="00E95AA8" w:rsidRPr="00E95AA8" w:rsidRDefault="00E95AA8" w:rsidP="004F760E">
      <w:pPr>
        <w:pStyle w:val="B1"/>
      </w:pPr>
      <w:r>
        <w:t>-</w:t>
      </w:r>
      <w:r>
        <w:tab/>
      </w:r>
      <w:r w:rsidRPr="00B72084">
        <w:rPr>
          <w:b/>
          <w:bCs/>
        </w:rPr>
        <w:t>IF-10</w:t>
      </w:r>
      <w:r w:rsidRPr="00B72084">
        <w:t xml:space="preserve"> lies between the Scene Manager and the XR Application.</w:t>
      </w:r>
    </w:p>
    <w:p w14:paraId="31DF86F4" w14:textId="3B49E067" w:rsidR="00E95AA8" w:rsidRPr="005838D7" w:rsidRDefault="00E95AA8" w:rsidP="005838D7">
      <w:pPr>
        <w:pStyle w:val="Heading1"/>
        <w:rPr>
          <w:lang w:val="en-US"/>
        </w:rPr>
      </w:pPr>
      <w:bookmarkStart w:id="60" w:name="_Toc132967035"/>
      <w:bookmarkStart w:id="61" w:name="_Toc134709892"/>
      <w:bookmarkStart w:id="62" w:name="_Toc152694548"/>
      <w:r>
        <w:rPr>
          <w:lang w:val="en-US"/>
        </w:rPr>
        <w:t>6</w:t>
      </w:r>
      <w:bookmarkEnd w:id="60"/>
      <w:r>
        <w:rPr>
          <w:lang w:val="en-US"/>
        </w:rPr>
        <w:tab/>
        <w:t>General and systems functions and capabilities</w:t>
      </w:r>
      <w:bookmarkEnd w:id="61"/>
      <w:bookmarkEnd w:id="62"/>
    </w:p>
    <w:p w14:paraId="67490BD1" w14:textId="77777777" w:rsidR="00E95AA8" w:rsidRDefault="00E95AA8" w:rsidP="00E95AA8">
      <w:pPr>
        <w:rPr>
          <w:lang w:val="en-US"/>
        </w:rPr>
      </w:pPr>
      <w:r w:rsidRPr="00F226E8">
        <w:rPr>
          <w:highlight w:val="yellow"/>
          <w:lang w:val="en-US"/>
        </w:rPr>
        <w:t>[Ed note: Description of general functions such as sensors, runtime and their different capabilities, same for system aspects including protocols…]</w:t>
      </w:r>
    </w:p>
    <w:p w14:paraId="78572E35" w14:textId="77777777" w:rsidR="00E95AA8" w:rsidRDefault="00E95AA8" w:rsidP="00E95AA8">
      <w:pPr>
        <w:pStyle w:val="Heading2"/>
        <w:rPr>
          <w:lang w:eastAsia="en-GB"/>
        </w:rPr>
      </w:pPr>
      <w:bookmarkStart w:id="63" w:name="_Toc152694549"/>
      <w:r>
        <w:rPr>
          <w:lang w:eastAsia="en-GB"/>
        </w:rPr>
        <w:t>6.1</w:t>
      </w:r>
      <w:r>
        <w:rPr>
          <w:lang w:eastAsia="en-GB"/>
        </w:rPr>
        <w:tab/>
        <w:t>Device API</w:t>
      </w:r>
      <w:bookmarkEnd w:id="63"/>
    </w:p>
    <w:p w14:paraId="39BADBBC" w14:textId="68FD2E4D" w:rsidR="00E95AA8" w:rsidRDefault="00E95AA8" w:rsidP="00E95AA8">
      <w:pPr>
        <w:rPr>
          <w:lang w:val="en-US"/>
        </w:rPr>
      </w:pPr>
      <w:r w:rsidRPr="00F226E8">
        <w:rPr>
          <w:highlight w:val="yellow"/>
          <w:lang w:val="en-US"/>
        </w:rPr>
        <w:t xml:space="preserve">[Ed note: </w:t>
      </w:r>
      <w:r>
        <w:rPr>
          <w:highlight w:val="yellow"/>
          <w:lang w:val="en-US"/>
        </w:rPr>
        <w:t>possible API to be supported here, e.g. for decoder management. To be clear, no OpenXR support here.</w:t>
      </w:r>
      <w:r w:rsidRPr="00F226E8">
        <w:rPr>
          <w:highlight w:val="yellow"/>
          <w:lang w:val="en-US"/>
        </w:rPr>
        <w:t>]</w:t>
      </w:r>
    </w:p>
    <w:p w14:paraId="508C9AC1" w14:textId="64715395" w:rsidR="00E95AA8" w:rsidRDefault="00E95AA8" w:rsidP="00E95AA8">
      <w:pPr>
        <w:pStyle w:val="Heading2"/>
        <w:rPr>
          <w:lang w:eastAsia="en-GB"/>
        </w:rPr>
      </w:pPr>
      <w:bookmarkStart w:id="64" w:name="_Toc130832420"/>
      <w:bookmarkStart w:id="65" w:name="_Toc132137244"/>
      <w:bookmarkStart w:id="66" w:name="_Toc134709893"/>
      <w:bookmarkStart w:id="67" w:name="_Toc152694550"/>
      <w:r>
        <w:rPr>
          <w:lang w:eastAsia="en-GB"/>
        </w:rPr>
        <w:t>6.2</w:t>
      </w:r>
      <w:r>
        <w:rPr>
          <w:lang w:eastAsia="en-GB"/>
        </w:rPr>
        <w:tab/>
        <w:t>Metadata formats</w:t>
      </w:r>
      <w:bookmarkEnd w:id="64"/>
      <w:bookmarkEnd w:id="65"/>
      <w:bookmarkEnd w:id="66"/>
      <w:bookmarkEnd w:id="67"/>
    </w:p>
    <w:p w14:paraId="3D19C7B0" w14:textId="5D2E7261" w:rsidR="00E95AA8" w:rsidRDefault="00E95AA8" w:rsidP="00E95AA8">
      <w:pPr>
        <w:pStyle w:val="Heading3"/>
        <w:rPr>
          <w:lang w:eastAsia="en-GB"/>
        </w:rPr>
      </w:pPr>
      <w:bookmarkStart w:id="68" w:name="_Toc130832421"/>
      <w:bookmarkStart w:id="69" w:name="_Toc132137245"/>
      <w:bookmarkStart w:id="70" w:name="_Toc134709894"/>
      <w:bookmarkStart w:id="71" w:name="_Toc152694551"/>
      <w:r>
        <w:rPr>
          <w:lang w:eastAsia="en-GB"/>
        </w:rPr>
        <w:t>6.2.1</w:t>
      </w:r>
      <w:r>
        <w:rPr>
          <w:lang w:eastAsia="en-GB"/>
        </w:rPr>
        <w:tab/>
        <w:t>General</w:t>
      </w:r>
      <w:bookmarkEnd w:id="68"/>
      <w:bookmarkEnd w:id="69"/>
      <w:bookmarkEnd w:id="70"/>
      <w:bookmarkEnd w:id="71"/>
    </w:p>
    <w:p w14:paraId="210E8228" w14:textId="77777777" w:rsidR="00E95AA8" w:rsidRPr="009D4DB0" w:rsidRDefault="00E95AA8" w:rsidP="00E95AA8">
      <w:r w:rsidRPr="0036017C">
        <w:rPr>
          <w:highlight w:val="yellow"/>
        </w:rPr>
        <w:t>TBD</w:t>
      </w:r>
    </w:p>
    <w:p w14:paraId="44A3FC7E" w14:textId="26928597" w:rsidR="00E95AA8" w:rsidRDefault="00E95AA8" w:rsidP="00E95AA8">
      <w:pPr>
        <w:pStyle w:val="Heading3"/>
        <w:rPr>
          <w:lang w:eastAsia="en-GB"/>
        </w:rPr>
      </w:pPr>
      <w:bookmarkStart w:id="72" w:name="_Toc130832422"/>
      <w:bookmarkStart w:id="73" w:name="_Toc132137246"/>
      <w:bookmarkStart w:id="74" w:name="_Toc134709895"/>
      <w:bookmarkStart w:id="75" w:name="_Toc152694552"/>
      <w:r>
        <w:rPr>
          <w:lang w:eastAsia="en-GB"/>
        </w:rPr>
        <w:t>6</w:t>
      </w:r>
      <w:r w:rsidRPr="008C0410">
        <w:rPr>
          <w:lang w:eastAsia="en-GB"/>
        </w:rPr>
        <w:t>.</w:t>
      </w:r>
      <w:r>
        <w:rPr>
          <w:lang w:eastAsia="en-GB"/>
        </w:rPr>
        <w:t>2.2</w:t>
      </w:r>
      <w:r w:rsidRPr="008C0410">
        <w:rPr>
          <w:lang w:eastAsia="en-GB"/>
        </w:rPr>
        <w:tab/>
        <w:t xml:space="preserve">Pose </w:t>
      </w:r>
      <w:r w:rsidR="00863368">
        <w:rPr>
          <w:lang w:eastAsia="en-GB"/>
        </w:rPr>
        <w:t>information</w:t>
      </w:r>
      <w:r w:rsidR="00863368" w:rsidRPr="008C0410">
        <w:rPr>
          <w:lang w:eastAsia="en-GB"/>
        </w:rPr>
        <w:t xml:space="preserve"> </w:t>
      </w:r>
      <w:r w:rsidR="003447B1">
        <w:rPr>
          <w:lang w:eastAsia="en-GB"/>
        </w:rPr>
        <w:t>f</w:t>
      </w:r>
      <w:r w:rsidRPr="008C0410">
        <w:rPr>
          <w:lang w:eastAsia="en-GB"/>
        </w:rPr>
        <w:t>ormat</w:t>
      </w:r>
      <w:bookmarkEnd w:id="72"/>
      <w:bookmarkEnd w:id="73"/>
      <w:bookmarkEnd w:id="74"/>
      <w:bookmarkEnd w:id="75"/>
    </w:p>
    <w:p w14:paraId="0D05015D" w14:textId="3155C9E7" w:rsidR="00863368" w:rsidRDefault="00863368" w:rsidP="00863368">
      <w:r>
        <w:t>The pose information is described by the poseInfo object.</w:t>
      </w:r>
    </w:p>
    <w:p w14:paraId="1412073B" w14:textId="7CCBD821" w:rsidR="00863368" w:rsidRDefault="00863368" w:rsidP="00863368">
      <w:r>
        <w:t xml:space="preserve">The structure and the attributes of the poseInfo object are defined in Table </w:t>
      </w:r>
      <w:r w:rsidR="00782E00">
        <w:t>6.2.</w:t>
      </w:r>
      <w:r>
        <w:t>2-1.</w:t>
      </w:r>
      <w:r w:rsidR="00652E79">
        <w:t xml:space="preserve"> </w:t>
      </w:r>
      <w:r w:rsidR="00652E79" w:rsidRPr="0059059E">
        <w:rPr>
          <w:highlight w:val="yellow"/>
        </w:rPr>
        <w:t>[Ed.note: table to be aligned with split rendering spec]</w:t>
      </w:r>
    </w:p>
    <w:p w14:paraId="6DAC6A45" w14:textId="3666CF46" w:rsidR="00E95AA8" w:rsidRDefault="00E95AA8" w:rsidP="00E95AA8">
      <w:pPr>
        <w:pStyle w:val="TH"/>
      </w:pPr>
      <w:r>
        <w:t xml:space="preserve">Table </w:t>
      </w:r>
      <w:r w:rsidR="00782E00">
        <w:t>6.2</w:t>
      </w:r>
      <w:r>
        <w:t xml:space="preserve">.2-1 - </w:t>
      </w:r>
      <w:r w:rsidRPr="00F531DC">
        <w:t xml:space="preserve">Pose </w:t>
      </w:r>
      <w:r w:rsidR="00863368">
        <w:t>information</w:t>
      </w:r>
      <w:r w:rsidR="00863368" w:rsidRPr="00F531DC">
        <w:t xml:space="preserve"> </w:t>
      </w:r>
      <w:r w:rsidR="00863368">
        <w:t>f</w:t>
      </w:r>
      <w:r w:rsidRPr="00F531DC">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14:paraId="5B6A0A6F" w14:textId="77777777" w:rsidTr="006F58A9">
        <w:tc>
          <w:tcPr>
            <w:tcW w:w="3205" w:type="dxa"/>
            <w:shd w:val="clear" w:color="auto" w:fill="auto"/>
          </w:tcPr>
          <w:p w14:paraId="0A75D66D" w14:textId="77777777" w:rsidR="00E95AA8" w:rsidRDefault="00E95AA8" w:rsidP="006F58A9">
            <w:pPr>
              <w:pStyle w:val="TAH"/>
            </w:pPr>
            <w:r>
              <w:t>Name</w:t>
            </w:r>
          </w:p>
        </w:tc>
        <w:tc>
          <w:tcPr>
            <w:tcW w:w="973" w:type="dxa"/>
            <w:shd w:val="clear" w:color="auto" w:fill="auto"/>
          </w:tcPr>
          <w:p w14:paraId="65AFCE44" w14:textId="77777777" w:rsidR="00E95AA8" w:rsidRDefault="00E95AA8" w:rsidP="006F58A9">
            <w:pPr>
              <w:pStyle w:val="TAH"/>
            </w:pPr>
            <w:r>
              <w:t>Type</w:t>
            </w:r>
          </w:p>
        </w:tc>
        <w:tc>
          <w:tcPr>
            <w:tcW w:w="1415" w:type="dxa"/>
            <w:shd w:val="clear" w:color="auto" w:fill="auto"/>
          </w:tcPr>
          <w:p w14:paraId="2488E929" w14:textId="77777777" w:rsidR="00E95AA8" w:rsidRDefault="00E95AA8" w:rsidP="006F58A9">
            <w:pPr>
              <w:pStyle w:val="TAH"/>
            </w:pPr>
            <w:r>
              <w:t>Cardinality</w:t>
            </w:r>
          </w:p>
        </w:tc>
        <w:tc>
          <w:tcPr>
            <w:tcW w:w="3757" w:type="dxa"/>
            <w:shd w:val="clear" w:color="auto" w:fill="auto"/>
          </w:tcPr>
          <w:p w14:paraId="3365974C" w14:textId="77777777" w:rsidR="00E95AA8" w:rsidRDefault="00E95AA8" w:rsidP="006F58A9">
            <w:pPr>
              <w:pStyle w:val="TAH"/>
            </w:pPr>
            <w:r>
              <w:t>Description</w:t>
            </w:r>
          </w:p>
        </w:tc>
      </w:tr>
      <w:tr w:rsidR="00E95AA8" w14:paraId="57002BF7" w14:textId="77777777" w:rsidTr="006F58A9">
        <w:tc>
          <w:tcPr>
            <w:tcW w:w="3205" w:type="dxa"/>
            <w:shd w:val="clear" w:color="auto" w:fill="auto"/>
          </w:tcPr>
          <w:p w14:paraId="0E1F3DA3" w14:textId="77777777" w:rsidR="00E95AA8" w:rsidRDefault="00E95AA8" w:rsidP="006F58A9">
            <w:r>
              <w:t>poseInfo</w:t>
            </w:r>
          </w:p>
        </w:tc>
        <w:tc>
          <w:tcPr>
            <w:tcW w:w="973" w:type="dxa"/>
            <w:shd w:val="clear" w:color="auto" w:fill="auto"/>
          </w:tcPr>
          <w:p w14:paraId="5F8C4C9C" w14:textId="77777777" w:rsidR="00E95AA8" w:rsidRDefault="00E95AA8" w:rsidP="006F58A9">
            <w:r>
              <w:t>Object</w:t>
            </w:r>
          </w:p>
        </w:tc>
        <w:tc>
          <w:tcPr>
            <w:tcW w:w="1415" w:type="dxa"/>
            <w:shd w:val="clear" w:color="auto" w:fill="auto"/>
          </w:tcPr>
          <w:p w14:paraId="2463F7EE" w14:textId="77777777" w:rsidR="00E95AA8" w:rsidRDefault="00E95AA8" w:rsidP="006F58A9">
            <w:r>
              <w:t>1..n</w:t>
            </w:r>
          </w:p>
        </w:tc>
        <w:tc>
          <w:tcPr>
            <w:tcW w:w="3757" w:type="dxa"/>
            <w:shd w:val="clear" w:color="auto" w:fill="auto"/>
          </w:tcPr>
          <w:p w14:paraId="2A2B3796" w14:textId="77777777" w:rsidR="00E95AA8" w:rsidRDefault="00E95AA8" w:rsidP="006F58A9">
            <w:r>
              <w:t xml:space="preserve">An array of pose information objects, each corresponding to a target display time and XR space. </w:t>
            </w:r>
          </w:p>
        </w:tc>
      </w:tr>
      <w:tr w:rsidR="00E95AA8" w14:paraId="272276DC" w14:textId="77777777" w:rsidTr="006F58A9">
        <w:tc>
          <w:tcPr>
            <w:tcW w:w="3205" w:type="dxa"/>
            <w:shd w:val="clear" w:color="auto" w:fill="auto"/>
          </w:tcPr>
          <w:p w14:paraId="3CA37E98" w14:textId="77777777" w:rsidR="00E95AA8" w:rsidRDefault="00E95AA8" w:rsidP="006F58A9">
            <w:r>
              <w:lastRenderedPageBreak/>
              <w:t xml:space="preserve">  displayTime</w:t>
            </w:r>
          </w:p>
        </w:tc>
        <w:tc>
          <w:tcPr>
            <w:tcW w:w="973" w:type="dxa"/>
            <w:shd w:val="clear" w:color="auto" w:fill="auto"/>
          </w:tcPr>
          <w:p w14:paraId="673C5B38" w14:textId="77777777" w:rsidR="00E95AA8" w:rsidRDefault="00E95AA8" w:rsidP="006F58A9">
            <w:r>
              <w:t>number</w:t>
            </w:r>
          </w:p>
        </w:tc>
        <w:tc>
          <w:tcPr>
            <w:tcW w:w="1415" w:type="dxa"/>
            <w:shd w:val="clear" w:color="auto" w:fill="auto"/>
          </w:tcPr>
          <w:p w14:paraId="1184508F" w14:textId="77777777" w:rsidR="00E95AA8" w:rsidRDefault="00E95AA8" w:rsidP="006F58A9">
            <w:r>
              <w:t>1..1</w:t>
            </w:r>
          </w:p>
        </w:tc>
        <w:tc>
          <w:tcPr>
            <w:tcW w:w="3757" w:type="dxa"/>
            <w:shd w:val="clear" w:color="auto" w:fill="auto"/>
          </w:tcPr>
          <w:p w14:paraId="1C132FEE" w14:textId="77777777" w:rsidR="00E95AA8" w:rsidRDefault="00E95AA8" w:rsidP="006F58A9">
            <w:r>
              <w:t>The time for which the current view poses are predicted.</w:t>
            </w:r>
          </w:p>
        </w:tc>
      </w:tr>
      <w:tr w:rsidR="00E95AA8" w14:paraId="6DE048AB" w14:textId="77777777" w:rsidTr="006F58A9">
        <w:tc>
          <w:tcPr>
            <w:tcW w:w="3205" w:type="dxa"/>
            <w:shd w:val="clear" w:color="auto" w:fill="auto"/>
          </w:tcPr>
          <w:p w14:paraId="70368EA4" w14:textId="77777777" w:rsidR="00E95AA8" w:rsidRDefault="00E95AA8" w:rsidP="006F58A9">
            <w:r>
              <w:t xml:space="preserve">  xrSpace</w:t>
            </w:r>
          </w:p>
        </w:tc>
        <w:tc>
          <w:tcPr>
            <w:tcW w:w="973" w:type="dxa"/>
            <w:shd w:val="clear" w:color="auto" w:fill="auto"/>
          </w:tcPr>
          <w:p w14:paraId="780B16AC" w14:textId="77777777" w:rsidR="00E95AA8" w:rsidRDefault="00E95AA8" w:rsidP="006F58A9">
            <w:r>
              <w:t>number</w:t>
            </w:r>
          </w:p>
        </w:tc>
        <w:tc>
          <w:tcPr>
            <w:tcW w:w="1415" w:type="dxa"/>
            <w:shd w:val="clear" w:color="auto" w:fill="auto"/>
          </w:tcPr>
          <w:p w14:paraId="5C71B04E" w14:textId="77777777" w:rsidR="00E95AA8" w:rsidRDefault="00E95AA8" w:rsidP="006F58A9">
            <w:r>
              <w:t>0..1</w:t>
            </w:r>
          </w:p>
        </w:tc>
        <w:tc>
          <w:tcPr>
            <w:tcW w:w="3757" w:type="dxa"/>
            <w:shd w:val="clear" w:color="auto" w:fill="auto"/>
          </w:tcPr>
          <w:p w14:paraId="38040BB7" w14:textId="77777777" w:rsidR="00E95AA8" w:rsidRDefault="00E95AA8" w:rsidP="006F58A9">
            <w:r>
              <w:t>An identifier for the XR space in which the view poses are expressed. The set of XR spaces are agreed on between the split rendering client and the split rendering server at the setup of the split rendering session.</w:t>
            </w:r>
          </w:p>
          <w:p w14:paraId="108588DD" w14:textId="22A6A703" w:rsidR="00863368" w:rsidRDefault="00863368" w:rsidP="006F58A9">
            <w:r>
              <w:t xml:space="preserve">The set of XR spaces is negotiated as part of the split rendering configuration as defined in </w:t>
            </w:r>
            <w:r w:rsidRPr="004F760E">
              <w:rPr>
                <w:highlight w:val="yellow"/>
              </w:rPr>
              <w:t>clause 8.4.2.2. [Ed: spec?]</w:t>
            </w:r>
          </w:p>
        </w:tc>
      </w:tr>
      <w:tr w:rsidR="00E95AA8" w14:paraId="50B0F531" w14:textId="77777777" w:rsidTr="006F58A9">
        <w:tc>
          <w:tcPr>
            <w:tcW w:w="3205" w:type="dxa"/>
            <w:shd w:val="clear" w:color="auto" w:fill="auto"/>
          </w:tcPr>
          <w:p w14:paraId="5050C5C6" w14:textId="77777777" w:rsidR="00E95AA8" w:rsidRDefault="00E95AA8" w:rsidP="006F58A9">
            <w:r>
              <w:t xml:space="preserve">  viewPoses</w:t>
            </w:r>
          </w:p>
        </w:tc>
        <w:tc>
          <w:tcPr>
            <w:tcW w:w="973" w:type="dxa"/>
            <w:shd w:val="clear" w:color="auto" w:fill="auto"/>
          </w:tcPr>
          <w:p w14:paraId="45C02E4C" w14:textId="77777777" w:rsidR="00E95AA8" w:rsidRDefault="00E95AA8" w:rsidP="006F58A9">
            <w:r>
              <w:t>Object</w:t>
            </w:r>
          </w:p>
        </w:tc>
        <w:tc>
          <w:tcPr>
            <w:tcW w:w="1415" w:type="dxa"/>
            <w:shd w:val="clear" w:color="auto" w:fill="auto"/>
          </w:tcPr>
          <w:p w14:paraId="78BCECA0" w14:textId="77777777" w:rsidR="00E95AA8" w:rsidRDefault="00E95AA8" w:rsidP="006F58A9">
            <w:r>
              <w:t>0..n</w:t>
            </w:r>
          </w:p>
        </w:tc>
        <w:tc>
          <w:tcPr>
            <w:tcW w:w="3757" w:type="dxa"/>
            <w:shd w:val="clear" w:color="auto" w:fill="auto"/>
          </w:tcPr>
          <w:p w14:paraId="02CEC039" w14:textId="77777777" w:rsidR="00E95AA8" w:rsidRDefault="00E95AA8" w:rsidP="006F58A9">
            <w:r>
              <w:t>An array that provides a list of the poses associated with every view. The number of views is determined during the split rendering session setup between the split rendering client and server, depending on the view configuration of the XR session.</w:t>
            </w:r>
          </w:p>
        </w:tc>
      </w:tr>
      <w:tr w:rsidR="00E95AA8" w14:paraId="43689BFE" w14:textId="77777777" w:rsidTr="006F58A9">
        <w:tc>
          <w:tcPr>
            <w:tcW w:w="3205" w:type="dxa"/>
            <w:shd w:val="clear" w:color="auto" w:fill="auto"/>
          </w:tcPr>
          <w:p w14:paraId="2FBB3245" w14:textId="77777777" w:rsidR="00E95AA8" w:rsidRDefault="00E95AA8" w:rsidP="006F58A9">
            <w:r>
              <w:t xml:space="preserve">     pose</w:t>
            </w:r>
          </w:p>
        </w:tc>
        <w:tc>
          <w:tcPr>
            <w:tcW w:w="973" w:type="dxa"/>
            <w:shd w:val="clear" w:color="auto" w:fill="auto"/>
          </w:tcPr>
          <w:p w14:paraId="3B8446E6" w14:textId="77777777" w:rsidR="00E95AA8" w:rsidRDefault="00E95AA8" w:rsidP="006F58A9">
            <w:r>
              <w:t>Object</w:t>
            </w:r>
          </w:p>
        </w:tc>
        <w:tc>
          <w:tcPr>
            <w:tcW w:w="1415" w:type="dxa"/>
            <w:shd w:val="clear" w:color="auto" w:fill="auto"/>
          </w:tcPr>
          <w:p w14:paraId="5CA0CA7B" w14:textId="77777777" w:rsidR="00E95AA8" w:rsidRDefault="00E95AA8" w:rsidP="006F58A9">
            <w:r>
              <w:t>1..1</w:t>
            </w:r>
          </w:p>
        </w:tc>
        <w:tc>
          <w:tcPr>
            <w:tcW w:w="3757" w:type="dxa"/>
            <w:shd w:val="clear" w:color="auto" w:fill="auto"/>
          </w:tcPr>
          <w:p w14:paraId="1F84C43A" w14:textId="77777777" w:rsidR="00E95AA8" w:rsidRDefault="00E95AA8" w:rsidP="006F58A9">
            <w:r>
              <w:t>An object that carries the pose information for a particular view.</w:t>
            </w:r>
          </w:p>
        </w:tc>
      </w:tr>
      <w:tr w:rsidR="00E95AA8" w14:paraId="52C0044F" w14:textId="77777777" w:rsidTr="006F58A9">
        <w:tc>
          <w:tcPr>
            <w:tcW w:w="3205" w:type="dxa"/>
            <w:shd w:val="clear" w:color="auto" w:fill="auto"/>
          </w:tcPr>
          <w:p w14:paraId="1F353E96" w14:textId="77777777" w:rsidR="00E95AA8" w:rsidRDefault="00E95AA8" w:rsidP="006F58A9">
            <w:r>
              <w:t xml:space="preserve">        orientation</w:t>
            </w:r>
          </w:p>
        </w:tc>
        <w:tc>
          <w:tcPr>
            <w:tcW w:w="973" w:type="dxa"/>
            <w:shd w:val="clear" w:color="auto" w:fill="auto"/>
          </w:tcPr>
          <w:p w14:paraId="58AEB5C4" w14:textId="77777777" w:rsidR="00E95AA8" w:rsidRDefault="00E95AA8" w:rsidP="006F58A9">
            <w:r>
              <w:t>Object</w:t>
            </w:r>
          </w:p>
        </w:tc>
        <w:tc>
          <w:tcPr>
            <w:tcW w:w="1415" w:type="dxa"/>
            <w:shd w:val="clear" w:color="auto" w:fill="auto"/>
          </w:tcPr>
          <w:p w14:paraId="417FFFA9" w14:textId="77777777" w:rsidR="00E95AA8" w:rsidRDefault="00E95AA8" w:rsidP="006F58A9">
            <w:r>
              <w:t>1..1</w:t>
            </w:r>
          </w:p>
        </w:tc>
        <w:tc>
          <w:tcPr>
            <w:tcW w:w="3757" w:type="dxa"/>
            <w:shd w:val="clear" w:color="auto" w:fill="auto"/>
          </w:tcPr>
          <w:p w14:paraId="667FDFF7" w14:textId="77777777" w:rsidR="00E95AA8" w:rsidRDefault="00E95AA8" w:rsidP="006F58A9">
            <w:r>
              <w:t>Represents the orientation of the view pose as a quaternion based on the reference XR space.</w:t>
            </w:r>
          </w:p>
        </w:tc>
      </w:tr>
      <w:tr w:rsidR="00E95AA8" w14:paraId="7DB0BE8A" w14:textId="77777777" w:rsidTr="006F58A9">
        <w:tc>
          <w:tcPr>
            <w:tcW w:w="3205" w:type="dxa"/>
            <w:shd w:val="clear" w:color="auto" w:fill="auto"/>
          </w:tcPr>
          <w:p w14:paraId="2B723506" w14:textId="77777777" w:rsidR="00E95AA8" w:rsidRDefault="00E95AA8" w:rsidP="006F58A9">
            <w:r>
              <w:t xml:space="preserve">             x</w:t>
            </w:r>
          </w:p>
        </w:tc>
        <w:tc>
          <w:tcPr>
            <w:tcW w:w="973" w:type="dxa"/>
            <w:shd w:val="clear" w:color="auto" w:fill="auto"/>
          </w:tcPr>
          <w:p w14:paraId="5768F75A" w14:textId="77777777" w:rsidR="00E95AA8" w:rsidRDefault="00E95AA8" w:rsidP="006F58A9">
            <w:r>
              <w:t>number</w:t>
            </w:r>
          </w:p>
        </w:tc>
        <w:tc>
          <w:tcPr>
            <w:tcW w:w="1415" w:type="dxa"/>
            <w:shd w:val="clear" w:color="auto" w:fill="auto"/>
          </w:tcPr>
          <w:p w14:paraId="70E61F2B" w14:textId="77777777" w:rsidR="00E95AA8" w:rsidRDefault="00E95AA8" w:rsidP="006F58A9">
            <w:r>
              <w:t>1..1</w:t>
            </w:r>
          </w:p>
        </w:tc>
        <w:tc>
          <w:tcPr>
            <w:tcW w:w="3757" w:type="dxa"/>
            <w:shd w:val="clear" w:color="auto" w:fill="auto"/>
          </w:tcPr>
          <w:p w14:paraId="4746AEE7" w14:textId="77777777" w:rsidR="00E95AA8" w:rsidRDefault="00E95AA8" w:rsidP="006F58A9">
            <w:r>
              <w:t>Provides the x coordinate of the quaternion.</w:t>
            </w:r>
          </w:p>
        </w:tc>
      </w:tr>
      <w:tr w:rsidR="00E95AA8" w14:paraId="372E4145" w14:textId="77777777" w:rsidTr="006F58A9">
        <w:tc>
          <w:tcPr>
            <w:tcW w:w="3205" w:type="dxa"/>
            <w:shd w:val="clear" w:color="auto" w:fill="auto"/>
          </w:tcPr>
          <w:p w14:paraId="008AA02F" w14:textId="77777777" w:rsidR="00E95AA8" w:rsidRDefault="00E95AA8" w:rsidP="006F58A9">
            <w:r>
              <w:t xml:space="preserve">             y</w:t>
            </w:r>
          </w:p>
        </w:tc>
        <w:tc>
          <w:tcPr>
            <w:tcW w:w="973" w:type="dxa"/>
            <w:shd w:val="clear" w:color="auto" w:fill="auto"/>
          </w:tcPr>
          <w:p w14:paraId="612FDBDA" w14:textId="77777777" w:rsidR="00E95AA8" w:rsidRDefault="00E95AA8" w:rsidP="006F58A9">
            <w:r>
              <w:t>number</w:t>
            </w:r>
          </w:p>
        </w:tc>
        <w:tc>
          <w:tcPr>
            <w:tcW w:w="1415" w:type="dxa"/>
            <w:shd w:val="clear" w:color="auto" w:fill="auto"/>
          </w:tcPr>
          <w:p w14:paraId="04121D8E" w14:textId="77777777" w:rsidR="00E95AA8" w:rsidRDefault="00E95AA8" w:rsidP="006F58A9">
            <w:r>
              <w:t>1..1</w:t>
            </w:r>
          </w:p>
        </w:tc>
        <w:tc>
          <w:tcPr>
            <w:tcW w:w="3757" w:type="dxa"/>
            <w:shd w:val="clear" w:color="auto" w:fill="auto"/>
          </w:tcPr>
          <w:p w14:paraId="460489FB" w14:textId="77777777" w:rsidR="00E95AA8" w:rsidRDefault="00E95AA8" w:rsidP="006F58A9">
            <w:r>
              <w:t>Provides the y coordinate of the quaternion.</w:t>
            </w:r>
          </w:p>
        </w:tc>
      </w:tr>
      <w:tr w:rsidR="00E95AA8" w14:paraId="05483A04" w14:textId="77777777" w:rsidTr="006F58A9">
        <w:tc>
          <w:tcPr>
            <w:tcW w:w="3205" w:type="dxa"/>
            <w:shd w:val="clear" w:color="auto" w:fill="auto"/>
          </w:tcPr>
          <w:p w14:paraId="048ABACD" w14:textId="77777777" w:rsidR="00E95AA8" w:rsidRDefault="00E95AA8" w:rsidP="006F58A9">
            <w:r>
              <w:t xml:space="preserve">             z</w:t>
            </w:r>
          </w:p>
        </w:tc>
        <w:tc>
          <w:tcPr>
            <w:tcW w:w="973" w:type="dxa"/>
            <w:shd w:val="clear" w:color="auto" w:fill="auto"/>
          </w:tcPr>
          <w:p w14:paraId="592D0FEE" w14:textId="77777777" w:rsidR="00E95AA8" w:rsidRDefault="00E95AA8" w:rsidP="006F58A9">
            <w:r>
              <w:t>number</w:t>
            </w:r>
          </w:p>
        </w:tc>
        <w:tc>
          <w:tcPr>
            <w:tcW w:w="1415" w:type="dxa"/>
            <w:shd w:val="clear" w:color="auto" w:fill="auto"/>
          </w:tcPr>
          <w:p w14:paraId="30C905EA" w14:textId="77777777" w:rsidR="00E95AA8" w:rsidRDefault="00E95AA8" w:rsidP="006F58A9">
            <w:r>
              <w:t>1..1</w:t>
            </w:r>
          </w:p>
        </w:tc>
        <w:tc>
          <w:tcPr>
            <w:tcW w:w="3757" w:type="dxa"/>
            <w:shd w:val="clear" w:color="auto" w:fill="auto"/>
          </w:tcPr>
          <w:p w14:paraId="2AF49D6D" w14:textId="77777777" w:rsidR="00E95AA8" w:rsidRDefault="00E95AA8" w:rsidP="006F58A9">
            <w:r>
              <w:t>Provides the z coordinate of the quaternion.</w:t>
            </w:r>
          </w:p>
        </w:tc>
      </w:tr>
      <w:tr w:rsidR="00E95AA8" w14:paraId="072DF1BB" w14:textId="77777777" w:rsidTr="006F58A9">
        <w:tc>
          <w:tcPr>
            <w:tcW w:w="3205" w:type="dxa"/>
            <w:shd w:val="clear" w:color="auto" w:fill="auto"/>
          </w:tcPr>
          <w:p w14:paraId="3EE64FA5" w14:textId="77777777" w:rsidR="00E95AA8" w:rsidRDefault="00E95AA8" w:rsidP="006F58A9">
            <w:r>
              <w:t xml:space="preserve">             w</w:t>
            </w:r>
          </w:p>
        </w:tc>
        <w:tc>
          <w:tcPr>
            <w:tcW w:w="973" w:type="dxa"/>
            <w:shd w:val="clear" w:color="auto" w:fill="auto"/>
          </w:tcPr>
          <w:p w14:paraId="248A3C84" w14:textId="77777777" w:rsidR="00E95AA8" w:rsidRDefault="00E95AA8" w:rsidP="006F58A9">
            <w:r>
              <w:t>number</w:t>
            </w:r>
          </w:p>
        </w:tc>
        <w:tc>
          <w:tcPr>
            <w:tcW w:w="1415" w:type="dxa"/>
            <w:shd w:val="clear" w:color="auto" w:fill="auto"/>
          </w:tcPr>
          <w:p w14:paraId="66406A0B" w14:textId="77777777" w:rsidR="00E95AA8" w:rsidRDefault="00E95AA8" w:rsidP="006F58A9">
            <w:r>
              <w:t>1..1</w:t>
            </w:r>
          </w:p>
        </w:tc>
        <w:tc>
          <w:tcPr>
            <w:tcW w:w="3757" w:type="dxa"/>
            <w:shd w:val="clear" w:color="auto" w:fill="auto"/>
          </w:tcPr>
          <w:p w14:paraId="50311CE2" w14:textId="77777777" w:rsidR="00E95AA8" w:rsidRDefault="00E95AA8" w:rsidP="006F58A9">
            <w:r>
              <w:t>Provides the w coordinate of the quaternion.</w:t>
            </w:r>
          </w:p>
        </w:tc>
      </w:tr>
      <w:tr w:rsidR="00E95AA8" w14:paraId="5E8B0DE7" w14:textId="77777777" w:rsidTr="006F58A9">
        <w:tc>
          <w:tcPr>
            <w:tcW w:w="3205" w:type="dxa"/>
            <w:shd w:val="clear" w:color="auto" w:fill="auto"/>
          </w:tcPr>
          <w:p w14:paraId="089F4E6E" w14:textId="77777777" w:rsidR="00E95AA8" w:rsidRDefault="00E95AA8" w:rsidP="006F58A9">
            <w:r>
              <w:t xml:space="preserve">        position</w:t>
            </w:r>
          </w:p>
        </w:tc>
        <w:tc>
          <w:tcPr>
            <w:tcW w:w="973" w:type="dxa"/>
            <w:shd w:val="clear" w:color="auto" w:fill="auto"/>
          </w:tcPr>
          <w:p w14:paraId="62908DFA" w14:textId="77777777" w:rsidR="00E95AA8" w:rsidRDefault="00E95AA8" w:rsidP="006F58A9">
            <w:r>
              <w:t>Object</w:t>
            </w:r>
          </w:p>
        </w:tc>
        <w:tc>
          <w:tcPr>
            <w:tcW w:w="1415" w:type="dxa"/>
            <w:shd w:val="clear" w:color="auto" w:fill="auto"/>
          </w:tcPr>
          <w:p w14:paraId="5EA39C9D" w14:textId="77777777" w:rsidR="00E95AA8" w:rsidRDefault="00E95AA8" w:rsidP="006F58A9">
            <w:r>
              <w:t>1..1</w:t>
            </w:r>
          </w:p>
        </w:tc>
        <w:tc>
          <w:tcPr>
            <w:tcW w:w="3757" w:type="dxa"/>
            <w:shd w:val="clear" w:color="auto" w:fill="auto"/>
          </w:tcPr>
          <w:p w14:paraId="45BC2959" w14:textId="77777777" w:rsidR="00E95AA8" w:rsidRDefault="00E95AA8" w:rsidP="006F58A9">
            <w:r>
              <w:t>Represents the location in 3D space of the pose based on the reference XR space.</w:t>
            </w:r>
          </w:p>
        </w:tc>
      </w:tr>
      <w:tr w:rsidR="00E95AA8" w14:paraId="28D384D1" w14:textId="77777777" w:rsidTr="006F58A9">
        <w:tc>
          <w:tcPr>
            <w:tcW w:w="3205" w:type="dxa"/>
            <w:shd w:val="clear" w:color="auto" w:fill="auto"/>
          </w:tcPr>
          <w:p w14:paraId="17A13734" w14:textId="77777777" w:rsidR="00E95AA8" w:rsidRDefault="00E95AA8" w:rsidP="006F58A9">
            <w:r>
              <w:t xml:space="preserve">             x</w:t>
            </w:r>
          </w:p>
        </w:tc>
        <w:tc>
          <w:tcPr>
            <w:tcW w:w="973" w:type="dxa"/>
            <w:shd w:val="clear" w:color="auto" w:fill="auto"/>
          </w:tcPr>
          <w:p w14:paraId="1ECF8907" w14:textId="77777777" w:rsidR="00E95AA8" w:rsidRDefault="00E95AA8" w:rsidP="006F58A9">
            <w:r>
              <w:t>number</w:t>
            </w:r>
          </w:p>
        </w:tc>
        <w:tc>
          <w:tcPr>
            <w:tcW w:w="1415" w:type="dxa"/>
            <w:shd w:val="clear" w:color="auto" w:fill="auto"/>
          </w:tcPr>
          <w:p w14:paraId="1AC8A1CB" w14:textId="77777777" w:rsidR="00E95AA8" w:rsidRDefault="00E95AA8" w:rsidP="006F58A9">
            <w:r>
              <w:t>1..1</w:t>
            </w:r>
          </w:p>
        </w:tc>
        <w:tc>
          <w:tcPr>
            <w:tcW w:w="3757" w:type="dxa"/>
            <w:shd w:val="clear" w:color="auto" w:fill="auto"/>
          </w:tcPr>
          <w:p w14:paraId="1DF3B0D4" w14:textId="77777777" w:rsidR="00E95AA8" w:rsidRDefault="00E95AA8" w:rsidP="006F58A9">
            <w:r>
              <w:t>Provides the x coordinate of the position vector.</w:t>
            </w:r>
          </w:p>
        </w:tc>
      </w:tr>
      <w:tr w:rsidR="00E95AA8" w14:paraId="54730449" w14:textId="77777777" w:rsidTr="006F58A9">
        <w:tc>
          <w:tcPr>
            <w:tcW w:w="3205" w:type="dxa"/>
            <w:shd w:val="clear" w:color="auto" w:fill="auto"/>
          </w:tcPr>
          <w:p w14:paraId="559B0A8F" w14:textId="77777777" w:rsidR="00E95AA8" w:rsidRDefault="00E95AA8" w:rsidP="006F58A9">
            <w:r>
              <w:t xml:space="preserve">             y</w:t>
            </w:r>
          </w:p>
        </w:tc>
        <w:tc>
          <w:tcPr>
            <w:tcW w:w="973" w:type="dxa"/>
            <w:shd w:val="clear" w:color="auto" w:fill="auto"/>
          </w:tcPr>
          <w:p w14:paraId="37F0F87A" w14:textId="77777777" w:rsidR="00E95AA8" w:rsidRDefault="00E95AA8" w:rsidP="006F58A9">
            <w:r>
              <w:t>number</w:t>
            </w:r>
          </w:p>
        </w:tc>
        <w:tc>
          <w:tcPr>
            <w:tcW w:w="1415" w:type="dxa"/>
            <w:shd w:val="clear" w:color="auto" w:fill="auto"/>
          </w:tcPr>
          <w:p w14:paraId="327922B5" w14:textId="77777777" w:rsidR="00E95AA8" w:rsidRDefault="00E95AA8" w:rsidP="006F58A9">
            <w:r>
              <w:t>1..1</w:t>
            </w:r>
          </w:p>
        </w:tc>
        <w:tc>
          <w:tcPr>
            <w:tcW w:w="3757" w:type="dxa"/>
            <w:shd w:val="clear" w:color="auto" w:fill="auto"/>
          </w:tcPr>
          <w:p w14:paraId="6C35510B" w14:textId="77777777" w:rsidR="00E95AA8" w:rsidRDefault="00E95AA8" w:rsidP="006F58A9">
            <w:r>
              <w:t>Provides the y coordinate of the position vector.</w:t>
            </w:r>
          </w:p>
        </w:tc>
      </w:tr>
      <w:tr w:rsidR="00E95AA8" w14:paraId="462A2CD6" w14:textId="77777777" w:rsidTr="006F58A9">
        <w:tc>
          <w:tcPr>
            <w:tcW w:w="3205" w:type="dxa"/>
            <w:shd w:val="clear" w:color="auto" w:fill="auto"/>
          </w:tcPr>
          <w:p w14:paraId="5B7856EF" w14:textId="77777777" w:rsidR="00E95AA8" w:rsidRDefault="00E95AA8" w:rsidP="006F58A9">
            <w:r>
              <w:t xml:space="preserve">             z</w:t>
            </w:r>
          </w:p>
        </w:tc>
        <w:tc>
          <w:tcPr>
            <w:tcW w:w="973" w:type="dxa"/>
            <w:shd w:val="clear" w:color="auto" w:fill="auto"/>
          </w:tcPr>
          <w:p w14:paraId="32ABF6AD" w14:textId="77777777" w:rsidR="00E95AA8" w:rsidRDefault="00E95AA8" w:rsidP="006F58A9">
            <w:r>
              <w:t>number</w:t>
            </w:r>
          </w:p>
        </w:tc>
        <w:tc>
          <w:tcPr>
            <w:tcW w:w="1415" w:type="dxa"/>
            <w:shd w:val="clear" w:color="auto" w:fill="auto"/>
          </w:tcPr>
          <w:p w14:paraId="0A231B40" w14:textId="77777777" w:rsidR="00E95AA8" w:rsidRDefault="00E95AA8" w:rsidP="006F58A9">
            <w:r>
              <w:t>1..1</w:t>
            </w:r>
          </w:p>
        </w:tc>
        <w:tc>
          <w:tcPr>
            <w:tcW w:w="3757" w:type="dxa"/>
            <w:shd w:val="clear" w:color="auto" w:fill="auto"/>
          </w:tcPr>
          <w:p w14:paraId="7FD915E7" w14:textId="77777777" w:rsidR="00E95AA8" w:rsidRDefault="00E95AA8" w:rsidP="006F58A9">
            <w:r>
              <w:t>Provides the z coordinate of the position vector.</w:t>
            </w:r>
          </w:p>
        </w:tc>
      </w:tr>
      <w:tr w:rsidR="00863368" w14:paraId="5E4ABBD6" w14:textId="77777777" w:rsidTr="0059059E">
        <w:tc>
          <w:tcPr>
            <w:tcW w:w="3205" w:type="dxa"/>
            <w:shd w:val="clear" w:color="auto" w:fill="auto"/>
          </w:tcPr>
          <w:p w14:paraId="5B70960C" w14:textId="77777777" w:rsidR="00863368" w:rsidRDefault="00863368" w:rsidP="0059059E">
            <w:r>
              <w:t xml:space="preserve">     confidence</w:t>
            </w:r>
          </w:p>
        </w:tc>
        <w:tc>
          <w:tcPr>
            <w:tcW w:w="973" w:type="dxa"/>
            <w:shd w:val="clear" w:color="auto" w:fill="auto"/>
          </w:tcPr>
          <w:p w14:paraId="09393224" w14:textId="77777777" w:rsidR="00863368" w:rsidRDefault="00863368" w:rsidP="0059059E">
            <w:r>
              <w:t>number</w:t>
            </w:r>
          </w:p>
        </w:tc>
        <w:tc>
          <w:tcPr>
            <w:tcW w:w="1415" w:type="dxa"/>
            <w:shd w:val="clear" w:color="auto" w:fill="auto"/>
          </w:tcPr>
          <w:p w14:paraId="72453224" w14:textId="77777777" w:rsidR="00863368" w:rsidRDefault="00863368" w:rsidP="0059059E">
            <w:r>
              <w:t>0..1</w:t>
            </w:r>
          </w:p>
        </w:tc>
        <w:tc>
          <w:tcPr>
            <w:tcW w:w="3757" w:type="dxa"/>
            <w:shd w:val="clear" w:color="auto" w:fill="auto"/>
          </w:tcPr>
          <w:p w14:paraId="63A18F94" w14:textId="77777777" w:rsidR="00863368" w:rsidRDefault="00863368" w:rsidP="0059059E">
            <w:r>
              <w:t>This optional parameter provides a confidence score that reflects the probability for this pose prediction to be correct. For the current pose or a pose in the past, the confidence value would be 1. The confidence can take a value between 0 and 1.</w:t>
            </w:r>
          </w:p>
          <w:p w14:paraId="480E0E63" w14:textId="77777777" w:rsidR="00863368" w:rsidRDefault="00863368" w:rsidP="0059059E">
            <w:r>
              <w:t xml:space="preserve">If not provided by the XR runtime, this field may be estimated by the SRC or omitted. </w:t>
            </w:r>
          </w:p>
        </w:tc>
      </w:tr>
      <w:tr w:rsidR="00E95AA8" w14:paraId="240E3AE7" w14:textId="77777777" w:rsidTr="006F58A9">
        <w:tc>
          <w:tcPr>
            <w:tcW w:w="3205" w:type="dxa"/>
            <w:shd w:val="clear" w:color="auto" w:fill="auto"/>
          </w:tcPr>
          <w:p w14:paraId="5B06F990" w14:textId="77777777" w:rsidR="00E95AA8" w:rsidRDefault="00E95AA8" w:rsidP="006F58A9">
            <w:r>
              <w:t xml:space="preserve">     fov</w:t>
            </w:r>
          </w:p>
        </w:tc>
        <w:tc>
          <w:tcPr>
            <w:tcW w:w="973" w:type="dxa"/>
            <w:shd w:val="clear" w:color="auto" w:fill="auto"/>
          </w:tcPr>
          <w:p w14:paraId="35A0F1C3" w14:textId="77777777" w:rsidR="00E95AA8" w:rsidRDefault="00E95AA8" w:rsidP="006F58A9">
            <w:r>
              <w:t>Object</w:t>
            </w:r>
          </w:p>
        </w:tc>
        <w:tc>
          <w:tcPr>
            <w:tcW w:w="1415" w:type="dxa"/>
            <w:shd w:val="clear" w:color="auto" w:fill="auto"/>
          </w:tcPr>
          <w:p w14:paraId="7A67A79E" w14:textId="77777777" w:rsidR="00E95AA8" w:rsidRDefault="00E95AA8" w:rsidP="006F58A9">
            <w:r>
              <w:t>1..1</w:t>
            </w:r>
          </w:p>
        </w:tc>
        <w:tc>
          <w:tcPr>
            <w:tcW w:w="3757" w:type="dxa"/>
            <w:shd w:val="clear" w:color="auto" w:fill="auto"/>
          </w:tcPr>
          <w:p w14:paraId="75965A2C" w14:textId="77777777" w:rsidR="00E95AA8" w:rsidRDefault="00E95AA8" w:rsidP="006F58A9">
            <w:r>
              <w:t>Indicates the four sides of the field of view used for the projection of the corresponding XR view.</w:t>
            </w:r>
          </w:p>
        </w:tc>
      </w:tr>
      <w:tr w:rsidR="00E95AA8" w14:paraId="2ED569E6" w14:textId="77777777" w:rsidTr="006F58A9">
        <w:tc>
          <w:tcPr>
            <w:tcW w:w="3205" w:type="dxa"/>
            <w:shd w:val="clear" w:color="auto" w:fill="auto"/>
          </w:tcPr>
          <w:p w14:paraId="50F67F91" w14:textId="77777777" w:rsidR="00E95AA8" w:rsidRDefault="00E95AA8" w:rsidP="006F58A9">
            <w:r>
              <w:lastRenderedPageBreak/>
              <w:t xml:space="preserve">        angleLeft</w:t>
            </w:r>
          </w:p>
        </w:tc>
        <w:tc>
          <w:tcPr>
            <w:tcW w:w="973" w:type="dxa"/>
            <w:shd w:val="clear" w:color="auto" w:fill="auto"/>
          </w:tcPr>
          <w:p w14:paraId="1B88BABD" w14:textId="77777777" w:rsidR="00E95AA8" w:rsidRDefault="00E95AA8" w:rsidP="006F58A9">
            <w:r>
              <w:t>number</w:t>
            </w:r>
          </w:p>
        </w:tc>
        <w:tc>
          <w:tcPr>
            <w:tcW w:w="1415" w:type="dxa"/>
            <w:shd w:val="clear" w:color="auto" w:fill="auto"/>
          </w:tcPr>
          <w:p w14:paraId="6770AF10" w14:textId="77777777" w:rsidR="00E95AA8" w:rsidRDefault="00E95AA8" w:rsidP="006F58A9">
            <w:r>
              <w:t>1..1</w:t>
            </w:r>
          </w:p>
        </w:tc>
        <w:tc>
          <w:tcPr>
            <w:tcW w:w="3757" w:type="dxa"/>
            <w:shd w:val="clear" w:color="auto" w:fill="auto"/>
          </w:tcPr>
          <w:p w14:paraId="68F8E0D0" w14:textId="77777777" w:rsidR="00E95AA8" w:rsidRDefault="00E95AA8" w:rsidP="006F58A9">
            <w:r>
              <w:t>The angle of the left side of the field of view. For a symmetric field of view this value is negative.</w:t>
            </w:r>
          </w:p>
        </w:tc>
      </w:tr>
      <w:tr w:rsidR="00E95AA8" w14:paraId="7A5C27BE" w14:textId="77777777" w:rsidTr="006F58A9">
        <w:tc>
          <w:tcPr>
            <w:tcW w:w="3205" w:type="dxa"/>
            <w:shd w:val="clear" w:color="auto" w:fill="auto"/>
          </w:tcPr>
          <w:p w14:paraId="4C4C6A54" w14:textId="77777777" w:rsidR="00E95AA8" w:rsidRDefault="00E95AA8" w:rsidP="006F58A9">
            <w:r>
              <w:t xml:space="preserve">        angleRight</w:t>
            </w:r>
          </w:p>
        </w:tc>
        <w:tc>
          <w:tcPr>
            <w:tcW w:w="973" w:type="dxa"/>
            <w:shd w:val="clear" w:color="auto" w:fill="auto"/>
          </w:tcPr>
          <w:p w14:paraId="2A980730" w14:textId="77777777" w:rsidR="00E95AA8" w:rsidRDefault="00E95AA8" w:rsidP="006F58A9">
            <w:r>
              <w:t>number</w:t>
            </w:r>
          </w:p>
        </w:tc>
        <w:tc>
          <w:tcPr>
            <w:tcW w:w="1415" w:type="dxa"/>
            <w:shd w:val="clear" w:color="auto" w:fill="auto"/>
          </w:tcPr>
          <w:p w14:paraId="25587AC8" w14:textId="77777777" w:rsidR="00E95AA8" w:rsidRDefault="00E95AA8" w:rsidP="006F58A9">
            <w:r>
              <w:t>1..1</w:t>
            </w:r>
          </w:p>
        </w:tc>
        <w:tc>
          <w:tcPr>
            <w:tcW w:w="3757" w:type="dxa"/>
            <w:shd w:val="clear" w:color="auto" w:fill="auto"/>
          </w:tcPr>
          <w:p w14:paraId="4E6B02ED" w14:textId="77777777" w:rsidR="00E95AA8" w:rsidRDefault="00E95AA8" w:rsidP="006F58A9">
            <w:r>
              <w:t>The angle of the right side of the field of view.</w:t>
            </w:r>
          </w:p>
        </w:tc>
      </w:tr>
      <w:tr w:rsidR="00E95AA8" w14:paraId="2AE7D3A8" w14:textId="77777777" w:rsidTr="006F58A9">
        <w:tc>
          <w:tcPr>
            <w:tcW w:w="3205" w:type="dxa"/>
            <w:shd w:val="clear" w:color="auto" w:fill="auto"/>
          </w:tcPr>
          <w:p w14:paraId="3C6DA892" w14:textId="77777777" w:rsidR="00E95AA8" w:rsidRDefault="00E95AA8" w:rsidP="006F58A9">
            <w:r>
              <w:t xml:space="preserve">        angleUp</w:t>
            </w:r>
          </w:p>
        </w:tc>
        <w:tc>
          <w:tcPr>
            <w:tcW w:w="973" w:type="dxa"/>
            <w:shd w:val="clear" w:color="auto" w:fill="auto"/>
          </w:tcPr>
          <w:p w14:paraId="55E8CF51" w14:textId="77777777" w:rsidR="00E95AA8" w:rsidRDefault="00E95AA8" w:rsidP="006F58A9">
            <w:r>
              <w:t>number</w:t>
            </w:r>
          </w:p>
        </w:tc>
        <w:tc>
          <w:tcPr>
            <w:tcW w:w="1415" w:type="dxa"/>
            <w:shd w:val="clear" w:color="auto" w:fill="auto"/>
          </w:tcPr>
          <w:p w14:paraId="5F662DF1" w14:textId="77777777" w:rsidR="00E95AA8" w:rsidRDefault="00E95AA8" w:rsidP="006F58A9">
            <w:r>
              <w:t>1..1</w:t>
            </w:r>
          </w:p>
        </w:tc>
        <w:tc>
          <w:tcPr>
            <w:tcW w:w="3757" w:type="dxa"/>
            <w:shd w:val="clear" w:color="auto" w:fill="auto"/>
          </w:tcPr>
          <w:p w14:paraId="6DFD5662" w14:textId="77777777" w:rsidR="00E95AA8" w:rsidRDefault="00E95AA8" w:rsidP="006F58A9">
            <w:r>
              <w:t>The angle of the top part of the field of view.</w:t>
            </w:r>
          </w:p>
        </w:tc>
      </w:tr>
      <w:tr w:rsidR="00E95AA8" w14:paraId="3292DD1B" w14:textId="77777777" w:rsidTr="006F58A9">
        <w:tc>
          <w:tcPr>
            <w:tcW w:w="3205" w:type="dxa"/>
            <w:shd w:val="clear" w:color="auto" w:fill="auto"/>
          </w:tcPr>
          <w:p w14:paraId="1AAF96CC" w14:textId="77777777" w:rsidR="00E95AA8" w:rsidRDefault="00E95AA8" w:rsidP="006F58A9">
            <w:r>
              <w:t xml:space="preserve">        angleDown</w:t>
            </w:r>
          </w:p>
        </w:tc>
        <w:tc>
          <w:tcPr>
            <w:tcW w:w="973" w:type="dxa"/>
            <w:shd w:val="clear" w:color="auto" w:fill="auto"/>
          </w:tcPr>
          <w:p w14:paraId="5D38BD84" w14:textId="77777777" w:rsidR="00E95AA8" w:rsidRDefault="00E95AA8" w:rsidP="006F58A9">
            <w:r>
              <w:t>number</w:t>
            </w:r>
          </w:p>
        </w:tc>
        <w:tc>
          <w:tcPr>
            <w:tcW w:w="1415" w:type="dxa"/>
            <w:shd w:val="clear" w:color="auto" w:fill="auto"/>
          </w:tcPr>
          <w:p w14:paraId="64CB4DA3" w14:textId="77777777" w:rsidR="00E95AA8" w:rsidRDefault="00E95AA8" w:rsidP="006F58A9">
            <w:r>
              <w:t>1..1</w:t>
            </w:r>
          </w:p>
        </w:tc>
        <w:tc>
          <w:tcPr>
            <w:tcW w:w="3757" w:type="dxa"/>
            <w:shd w:val="clear" w:color="auto" w:fill="auto"/>
          </w:tcPr>
          <w:p w14:paraId="666E5A80" w14:textId="77777777" w:rsidR="00E95AA8" w:rsidRDefault="00E95AA8" w:rsidP="006F58A9">
            <w:r>
              <w:t>The angle of the bottom part of the field of view. For a symmetric field of view this value is negative.</w:t>
            </w:r>
          </w:p>
        </w:tc>
      </w:tr>
    </w:tbl>
    <w:p w14:paraId="47393145" w14:textId="18003711" w:rsidR="00E95AA8" w:rsidRPr="008C0410" w:rsidRDefault="00E95AA8" w:rsidP="00E95AA8">
      <w:pPr>
        <w:pStyle w:val="Heading3"/>
        <w:rPr>
          <w:lang w:eastAsia="en-GB"/>
        </w:rPr>
      </w:pPr>
      <w:bookmarkStart w:id="76" w:name="_Toc130832423"/>
      <w:bookmarkStart w:id="77" w:name="_Toc132137247"/>
      <w:bookmarkStart w:id="78" w:name="_Toc134709896"/>
      <w:bookmarkStart w:id="79" w:name="_Toc152694553"/>
      <w:bookmarkStart w:id="80" w:name="MCCQCTEMPBM_00000214"/>
      <w:r>
        <w:rPr>
          <w:lang w:eastAsia="en-GB"/>
        </w:rPr>
        <w:t>6.2.3</w:t>
      </w:r>
      <w:r>
        <w:rPr>
          <w:lang w:eastAsia="en-GB"/>
        </w:rPr>
        <w:tab/>
      </w:r>
      <w:r w:rsidRPr="008C0410">
        <w:rPr>
          <w:lang w:eastAsia="en-GB"/>
        </w:rPr>
        <w:t xml:space="preserve">Action </w:t>
      </w:r>
      <w:r w:rsidR="003447B1">
        <w:rPr>
          <w:lang w:eastAsia="en-GB"/>
        </w:rPr>
        <w:t>f</w:t>
      </w:r>
      <w:r w:rsidRPr="008C0410">
        <w:rPr>
          <w:lang w:eastAsia="en-GB"/>
        </w:rPr>
        <w:t>ormat</w:t>
      </w:r>
      <w:bookmarkEnd w:id="76"/>
      <w:bookmarkEnd w:id="77"/>
      <w:bookmarkEnd w:id="78"/>
      <w:bookmarkEnd w:id="79"/>
    </w:p>
    <w:bookmarkEnd w:id="80"/>
    <w:p w14:paraId="78240372" w14:textId="76695D5C" w:rsidR="00E95AA8" w:rsidRDefault="00E95AA8" w:rsidP="00E95AA8">
      <w:r>
        <w:t xml:space="preserve">Actions are grouped into action sets which may be activated and deactivated during the lifetime of an XR session. </w:t>
      </w:r>
    </w:p>
    <w:p w14:paraId="05BC1FB6" w14:textId="26DD1384" w:rsidR="00652E79" w:rsidRDefault="00652E79" w:rsidP="00652E79">
      <w:r>
        <w:t xml:space="preserve">The action information is described by the actionSets object. The structure and the attributes of the actionSets object are defined in Table </w:t>
      </w:r>
      <w:r w:rsidR="00782E00">
        <w:t>6.2</w:t>
      </w:r>
      <w:r>
        <w:t xml:space="preserve">.3-1. </w:t>
      </w:r>
      <w:r w:rsidRPr="004F760E">
        <w:rPr>
          <w:highlight w:val="yellow"/>
        </w:rPr>
        <w:t>[Ed.note: table to be aligned with split rendering spec]</w:t>
      </w:r>
    </w:p>
    <w:p w14:paraId="6785A022" w14:textId="091BF38C" w:rsidR="00E95AA8" w:rsidRDefault="00E95AA8" w:rsidP="00E95AA8">
      <w:pPr>
        <w:pStyle w:val="TH"/>
      </w:pPr>
      <w:r>
        <w:t xml:space="preserve">Table </w:t>
      </w:r>
      <w:r w:rsidR="00782E00">
        <w:t>6.2</w:t>
      </w:r>
      <w:r>
        <w:t xml:space="preserve">.3-1 - </w:t>
      </w:r>
      <w:r w:rsidRPr="001401EA">
        <w:t xml:space="preserve">Action </w:t>
      </w:r>
      <w:r w:rsidR="00652E79">
        <w:t>f</w:t>
      </w:r>
      <w:r w:rsidRPr="001401EA">
        <w:t>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95AA8" w14:paraId="436E803E" w14:textId="77777777" w:rsidTr="006F58A9">
        <w:tc>
          <w:tcPr>
            <w:tcW w:w="3237" w:type="dxa"/>
            <w:shd w:val="clear" w:color="auto" w:fill="auto"/>
          </w:tcPr>
          <w:p w14:paraId="0C5D326A" w14:textId="77777777" w:rsidR="00E95AA8" w:rsidRDefault="00E95AA8" w:rsidP="006F58A9">
            <w:pPr>
              <w:pStyle w:val="TAH"/>
            </w:pPr>
            <w:r>
              <w:t>Name</w:t>
            </w:r>
          </w:p>
        </w:tc>
        <w:tc>
          <w:tcPr>
            <w:tcW w:w="972" w:type="dxa"/>
            <w:shd w:val="clear" w:color="auto" w:fill="auto"/>
          </w:tcPr>
          <w:p w14:paraId="6E63BBDC" w14:textId="77777777" w:rsidR="00E95AA8" w:rsidRDefault="00E95AA8" w:rsidP="006F58A9">
            <w:pPr>
              <w:pStyle w:val="TAH"/>
            </w:pPr>
            <w:r>
              <w:t>Type</w:t>
            </w:r>
          </w:p>
        </w:tc>
        <w:tc>
          <w:tcPr>
            <w:tcW w:w="1414" w:type="dxa"/>
            <w:shd w:val="clear" w:color="auto" w:fill="auto"/>
          </w:tcPr>
          <w:p w14:paraId="032ADF56" w14:textId="77777777" w:rsidR="00E95AA8" w:rsidRDefault="00E95AA8" w:rsidP="006F58A9">
            <w:pPr>
              <w:pStyle w:val="TAH"/>
            </w:pPr>
            <w:r>
              <w:t>Cardinality</w:t>
            </w:r>
          </w:p>
        </w:tc>
        <w:tc>
          <w:tcPr>
            <w:tcW w:w="3727" w:type="dxa"/>
            <w:shd w:val="clear" w:color="auto" w:fill="auto"/>
          </w:tcPr>
          <w:p w14:paraId="1EC695D3" w14:textId="77777777" w:rsidR="00E95AA8" w:rsidRDefault="00E95AA8" w:rsidP="006F58A9">
            <w:pPr>
              <w:pStyle w:val="TAH"/>
            </w:pPr>
            <w:r>
              <w:t>Description</w:t>
            </w:r>
          </w:p>
        </w:tc>
      </w:tr>
      <w:tr w:rsidR="00E95AA8" w14:paraId="7B1895AD" w14:textId="77777777" w:rsidTr="006F58A9">
        <w:tc>
          <w:tcPr>
            <w:tcW w:w="3237" w:type="dxa"/>
            <w:shd w:val="clear" w:color="auto" w:fill="auto"/>
          </w:tcPr>
          <w:p w14:paraId="013AAB09" w14:textId="77777777" w:rsidR="00E95AA8" w:rsidRDefault="00E95AA8" w:rsidP="006F58A9">
            <w:r>
              <w:t>actionSets</w:t>
            </w:r>
          </w:p>
        </w:tc>
        <w:tc>
          <w:tcPr>
            <w:tcW w:w="972" w:type="dxa"/>
            <w:shd w:val="clear" w:color="auto" w:fill="auto"/>
          </w:tcPr>
          <w:p w14:paraId="42C029F2" w14:textId="77777777" w:rsidR="00E95AA8" w:rsidRDefault="00E95AA8" w:rsidP="006F58A9">
            <w:r>
              <w:t>Object</w:t>
            </w:r>
          </w:p>
        </w:tc>
        <w:tc>
          <w:tcPr>
            <w:tcW w:w="1414" w:type="dxa"/>
            <w:shd w:val="clear" w:color="auto" w:fill="auto"/>
          </w:tcPr>
          <w:p w14:paraId="61161329" w14:textId="77777777" w:rsidR="00E95AA8" w:rsidRDefault="00E95AA8" w:rsidP="006F58A9">
            <w:r>
              <w:t>1..n</w:t>
            </w:r>
          </w:p>
        </w:tc>
        <w:tc>
          <w:tcPr>
            <w:tcW w:w="3727" w:type="dxa"/>
            <w:shd w:val="clear" w:color="auto" w:fill="auto"/>
          </w:tcPr>
          <w:p w14:paraId="26EA06EE" w14:textId="77777777" w:rsidR="00E95AA8" w:rsidRDefault="00E95AA8" w:rsidP="006F58A9">
            <w:r>
              <w:t xml:space="preserve">An array of active action sets, for which there is at least an action that has a state change. </w:t>
            </w:r>
          </w:p>
        </w:tc>
      </w:tr>
      <w:tr w:rsidR="00E95AA8" w14:paraId="192E25EC" w14:textId="77777777" w:rsidTr="006F58A9">
        <w:tc>
          <w:tcPr>
            <w:tcW w:w="3237" w:type="dxa"/>
            <w:shd w:val="clear" w:color="auto" w:fill="auto"/>
          </w:tcPr>
          <w:p w14:paraId="7932F70B" w14:textId="77777777" w:rsidR="00E95AA8" w:rsidRDefault="00E95AA8" w:rsidP="006F58A9">
            <w:r>
              <w:t xml:space="preserve">     actions</w:t>
            </w:r>
          </w:p>
        </w:tc>
        <w:tc>
          <w:tcPr>
            <w:tcW w:w="972" w:type="dxa"/>
            <w:shd w:val="clear" w:color="auto" w:fill="auto"/>
          </w:tcPr>
          <w:p w14:paraId="333C6219" w14:textId="105B096B" w:rsidR="00E95AA8" w:rsidRDefault="00652E79" w:rsidP="006F58A9">
            <w:r>
              <w:t>number</w:t>
            </w:r>
          </w:p>
        </w:tc>
        <w:tc>
          <w:tcPr>
            <w:tcW w:w="1414" w:type="dxa"/>
            <w:shd w:val="clear" w:color="auto" w:fill="auto"/>
          </w:tcPr>
          <w:p w14:paraId="2E8C31B9" w14:textId="77777777" w:rsidR="00E95AA8" w:rsidRDefault="00E95AA8" w:rsidP="006F58A9">
            <w:r>
              <w:t>1..n</w:t>
            </w:r>
          </w:p>
        </w:tc>
        <w:tc>
          <w:tcPr>
            <w:tcW w:w="3727" w:type="dxa"/>
            <w:shd w:val="clear" w:color="auto" w:fill="auto"/>
          </w:tcPr>
          <w:p w14:paraId="535C5B79" w14:textId="77777777" w:rsidR="00E95AA8" w:rsidRDefault="00E95AA8" w:rsidP="006F58A9">
            <w:r>
              <w:t>An array of objects that conveys information about the actions of the parent action set.</w:t>
            </w:r>
          </w:p>
        </w:tc>
      </w:tr>
      <w:tr w:rsidR="00E95AA8" w14:paraId="002C6013" w14:textId="77777777" w:rsidTr="006F58A9">
        <w:tc>
          <w:tcPr>
            <w:tcW w:w="3237" w:type="dxa"/>
            <w:shd w:val="clear" w:color="auto" w:fill="auto"/>
          </w:tcPr>
          <w:p w14:paraId="1A7196F8" w14:textId="77777777" w:rsidR="00E95AA8" w:rsidRDefault="00E95AA8" w:rsidP="006F58A9">
            <w:r>
              <w:t xml:space="preserve">         identifier</w:t>
            </w:r>
          </w:p>
        </w:tc>
        <w:tc>
          <w:tcPr>
            <w:tcW w:w="972" w:type="dxa"/>
            <w:shd w:val="clear" w:color="auto" w:fill="auto"/>
          </w:tcPr>
          <w:p w14:paraId="12B95F78" w14:textId="77777777" w:rsidR="00E95AA8" w:rsidRDefault="00E95AA8" w:rsidP="006F58A9">
            <w:r>
              <w:t>string</w:t>
            </w:r>
          </w:p>
        </w:tc>
        <w:tc>
          <w:tcPr>
            <w:tcW w:w="1414" w:type="dxa"/>
            <w:shd w:val="clear" w:color="auto" w:fill="auto"/>
          </w:tcPr>
          <w:p w14:paraId="6C903AFC" w14:textId="77777777" w:rsidR="00E95AA8" w:rsidRDefault="00E95AA8" w:rsidP="006F58A9">
            <w:r>
              <w:t>1..1</w:t>
            </w:r>
          </w:p>
        </w:tc>
        <w:tc>
          <w:tcPr>
            <w:tcW w:w="3727" w:type="dxa"/>
            <w:shd w:val="clear" w:color="auto" w:fill="auto"/>
          </w:tcPr>
          <w:p w14:paraId="7433BED1" w14:textId="77777777" w:rsidR="00E95AA8" w:rsidRDefault="00E95AA8" w:rsidP="006F58A9">
            <w:r>
              <w:t>A unique identifier of the action that was agreed upon during split rendering session setup.</w:t>
            </w:r>
          </w:p>
        </w:tc>
      </w:tr>
      <w:tr w:rsidR="00E95AA8" w14:paraId="1457BE2B" w14:textId="77777777" w:rsidTr="006F58A9">
        <w:tc>
          <w:tcPr>
            <w:tcW w:w="3237" w:type="dxa"/>
            <w:shd w:val="clear" w:color="auto" w:fill="auto"/>
          </w:tcPr>
          <w:p w14:paraId="416E6E07" w14:textId="77777777" w:rsidR="00E95AA8" w:rsidRDefault="00E95AA8" w:rsidP="006F58A9">
            <w:r>
              <w:t xml:space="preserve">         subactionPath</w:t>
            </w:r>
          </w:p>
        </w:tc>
        <w:tc>
          <w:tcPr>
            <w:tcW w:w="972" w:type="dxa"/>
            <w:shd w:val="clear" w:color="auto" w:fill="auto"/>
          </w:tcPr>
          <w:p w14:paraId="447FD411" w14:textId="77777777" w:rsidR="00E95AA8" w:rsidRDefault="00E95AA8" w:rsidP="006F58A9">
            <w:r>
              <w:t>string</w:t>
            </w:r>
          </w:p>
        </w:tc>
        <w:tc>
          <w:tcPr>
            <w:tcW w:w="1414" w:type="dxa"/>
            <w:shd w:val="clear" w:color="auto" w:fill="auto"/>
          </w:tcPr>
          <w:p w14:paraId="76F76A03" w14:textId="77777777" w:rsidR="00E95AA8" w:rsidRDefault="00E95AA8" w:rsidP="006F58A9">
            <w:r>
              <w:t>1..1</w:t>
            </w:r>
          </w:p>
        </w:tc>
        <w:tc>
          <w:tcPr>
            <w:tcW w:w="3727" w:type="dxa"/>
            <w:shd w:val="clear" w:color="auto" w:fill="auto"/>
          </w:tcPr>
          <w:p w14:paraId="0CAAED21" w14:textId="77777777" w:rsidR="00E95AA8" w:rsidRDefault="00E95AA8" w:rsidP="006F58A9">
            <w:r>
              <w:t>The sub-action path for which the state has changed. It abstracts a binding between an action and the hardware input associated to it by the XR runtime.</w:t>
            </w:r>
          </w:p>
        </w:tc>
      </w:tr>
      <w:tr w:rsidR="00E95AA8" w14:paraId="2CBFA18C" w14:textId="77777777" w:rsidTr="006F58A9">
        <w:tc>
          <w:tcPr>
            <w:tcW w:w="3237" w:type="dxa"/>
            <w:shd w:val="clear" w:color="auto" w:fill="auto"/>
          </w:tcPr>
          <w:p w14:paraId="05272D6C" w14:textId="77777777" w:rsidR="00E95AA8" w:rsidRDefault="00E95AA8" w:rsidP="006F58A9">
            <w:r>
              <w:t xml:space="preserve">         state</w:t>
            </w:r>
          </w:p>
        </w:tc>
        <w:tc>
          <w:tcPr>
            <w:tcW w:w="972" w:type="dxa"/>
            <w:shd w:val="clear" w:color="auto" w:fill="auto"/>
          </w:tcPr>
          <w:p w14:paraId="4B064BBF" w14:textId="77777777" w:rsidR="00E95AA8" w:rsidRDefault="00E95AA8" w:rsidP="006F58A9">
            <w:r>
              <w:t>object</w:t>
            </w:r>
          </w:p>
        </w:tc>
        <w:tc>
          <w:tcPr>
            <w:tcW w:w="1414" w:type="dxa"/>
            <w:shd w:val="clear" w:color="auto" w:fill="auto"/>
          </w:tcPr>
          <w:p w14:paraId="4B94AB1D" w14:textId="77777777" w:rsidR="00E95AA8" w:rsidRDefault="00E95AA8" w:rsidP="006F58A9">
            <w:r>
              <w:t>1..1</w:t>
            </w:r>
          </w:p>
        </w:tc>
        <w:tc>
          <w:tcPr>
            <w:tcW w:w="3727" w:type="dxa"/>
            <w:shd w:val="clear" w:color="auto" w:fill="auto"/>
          </w:tcPr>
          <w:p w14:paraId="21755160" w14:textId="77777777" w:rsidR="00E95AA8" w:rsidRDefault="00E95AA8" w:rsidP="006F58A9">
            <w:r>
              <w:t>The state of the action that had a change in state.</w:t>
            </w:r>
          </w:p>
        </w:tc>
      </w:tr>
      <w:tr w:rsidR="00E95AA8" w14:paraId="0945FAA0" w14:textId="77777777" w:rsidTr="006F58A9">
        <w:tc>
          <w:tcPr>
            <w:tcW w:w="3237" w:type="dxa"/>
            <w:shd w:val="clear" w:color="auto" w:fill="auto"/>
          </w:tcPr>
          <w:p w14:paraId="4EA55140" w14:textId="77777777" w:rsidR="00E95AA8" w:rsidRDefault="00E95AA8" w:rsidP="006F58A9">
            <w:r>
              <w:t xml:space="preserve">            lastChangeTime</w:t>
            </w:r>
          </w:p>
        </w:tc>
        <w:tc>
          <w:tcPr>
            <w:tcW w:w="972" w:type="dxa"/>
            <w:shd w:val="clear" w:color="auto" w:fill="auto"/>
          </w:tcPr>
          <w:p w14:paraId="372AD27A" w14:textId="77777777" w:rsidR="00E95AA8" w:rsidRDefault="00E95AA8" w:rsidP="006F58A9">
            <w:r>
              <w:t>number</w:t>
            </w:r>
          </w:p>
        </w:tc>
        <w:tc>
          <w:tcPr>
            <w:tcW w:w="1414" w:type="dxa"/>
            <w:shd w:val="clear" w:color="auto" w:fill="auto"/>
          </w:tcPr>
          <w:p w14:paraId="00D95E14" w14:textId="77777777" w:rsidR="00E95AA8" w:rsidRDefault="00E95AA8" w:rsidP="006F58A9">
            <w:r>
              <w:t>1..1</w:t>
            </w:r>
          </w:p>
        </w:tc>
        <w:tc>
          <w:tcPr>
            <w:tcW w:w="3727" w:type="dxa"/>
            <w:shd w:val="clear" w:color="auto" w:fill="auto"/>
          </w:tcPr>
          <w:p w14:paraId="2DFACAE2" w14:textId="77777777" w:rsidR="00E95AA8" w:rsidRDefault="00E95AA8" w:rsidP="006F58A9">
            <w:r>
              <w:t>The timestamp of the last change to the state of this action.</w:t>
            </w:r>
          </w:p>
        </w:tc>
      </w:tr>
      <w:tr w:rsidR="00E95AA8" w14:paraId="3AB80E50" w14:textId="77777777" w:rsidTr="006F58A9">
        <w:tc>
          <w:tcPr>
            <w:tcW w:w="3237" w:type="dxa"/>
            <w:shd w:val="clear" w:color="auto" w:fill="auto"/>
          </w:tcPr>
          <w:p w14:paraId="5CAC85C8" w14:textId="77777777" w:rsidR="00E95AA8" w:rsidRDefault="00E95AA8" w:rsidP="006F58A9">
            <w:r>
              <w:t xml:space="preserve">            currentStateBool</w:t>
            </w:r>
          </w:p>
        </w:tc>
        <w:tc>
          <w:tcPr>
            <w:tcW w:w="972" w:type="dxa"/>
            <w:shd w:val="clear" w:color="auto" w:fill="auto"/>
          </w:tcPr>
          <w:p w14:paraId="61952DF2" w14:textId="77777777" w:rsidR="00E95AA8" w:rsidRDefault="00E95AA8" w:rsidP="006F58A9">
            <w:r>
              <w:t>Bool</w:t>
            </w:r>
          </w:p>
        </w:tc>
        <w:tc>
          <w:tcPr>
            <w:tcW w:w="1414" w:type="dxa"/>
            <w:shd w:val="clear" w:color="auto" w:fill="auto"/>
          </w:tcPr>
          <w:p w14:paraId="33108ECE" w14:textId="77777777" w:rsidR="00E95AA8" w:rsidRDefault="00E95AA8" w:rsidP="006F58A9">
            <w:r>
              <w:t>0..1</w:t>
            </w:r>
          </w:p>
        </w:tc>
        <w:tc>
          <w:tcPr>
            <w:tcW w:w="3727" w:type="dxa"/>
            <w:shd w:val="clear" w:color="auto" w:fill="auto"/>
          </w:tcPr>
          <w:p w14:paraId="1D435246" w14:textId="77777777" w:rsidR="00E95AA8" w:rsidRDefault="00E95AA8" w:rsidP="006F58A9">
            <w:r>
              <w:t>The current Boolean state of the action</w:t>
            </w:r>
          </w:p>
        </w:tc>
      </w:tr>
      <w:tr w:rsidR="00E95AA8" w14:paraId="07174E8F" w14:textId="77777777" w:rsidTr="006F58A9">
        <w:tc>
          <w:tcPr>
            <w:tcW w:w="3237" w:type="dxa"/>
            <w:shd w:val="clear" w:color="auto" w:fill="auto"/>
          </w:tcPr>
          <w:p w14:paraId="4209E675" w14:textId="77777777" w:rsidR="00E95AA8" w:rsidRDefault="00E95AA8" w:rsidP="006F58A9">
            <w:r>
              <w:t xml:space="preserve">            currentStateNum</w:t>
            </w:r>
          </w:p>
        </w:tc>
        <w:tc>
          <w:tcPr>
            <w:tcW w:w="972" w:type="dxa"/>
            <w:shd w:val="clear" w:color="auto" w:fill="auto"/>
          </w:tcPr>
          <w:p w14:paraId="10DAF6B7" w14:textId="77777777" w:rsidR="00E95AA8" w:rsidRDefault="00E95AA8" w:rsidP="006F58A9">
            <w:r>
              <w:t>number</w:t>
            </w:r>
          </w:p>
        </w:tc>
        <w:tc>
          <w:tcPr>
            <w:tcW w:w="1414" w:type="dxa"/>
            <w:shd w:val="clear" w:color="auto" w:fill="auto"/>
          </w:tcPr>
          <w:p w14:paraId="3B3786A6" w14:textId="77777777" w:rsidR="00E95AA8" w:rsidRDefault="00E95AA8" w:rsidP="006F58A9">
            <w:r>
              <w:t>0..1</w:t>
            </w:r>
          </w:p>
        </w:tc>
        <w:tc>
          <w:tcPr>
            <w:tcW w:w="3727" w:type="dxa"/>
            <w:shd w:val="clear" w:color="auto" w:fill="auto"/>
          </w:tcPr>
          <w:p w14:paraId="5C3562AC" w14:textId="77777777" w:rsidR="00E95AA8" w:rsidRDefault="00E95AA8" w:rsidP="006F58A9">
            <w:r>
              <w:t>The current numerical state of the action.</w:t>
            </w:r>
          </w:p>
        </w:tc>
      </w:tr>
      <w:tr w:rsidR="00E95AA8" w14:paraId="0FFC3854" w14:textId="77777777" w:rsidTr="006F58A9">
        <w:tc>
          <w:tcPr>
            <w:tcW w:w="3237" w:type="dxa"/>
            <w:shd w:val="clear" w:color="auto" w:fill="auto"/>
          </w:tcPr>
          <w:p w14:paraId="242D70E9" w14:textId="77777777" w:rsidR="00E95AA8" w:rsidRDefault="00E95AA8" w:rsidP="006F58A9">
            <w:r>
              <w:t xml:space="preserve">            currentStateVec2</w:t>
            </w:r>
          </w:p>
        </w:tc>
        <w:tc>
          <w:tcPr>
            <w:tcW w:w="972" w:type="dxa"/>
            <w:shd w:val="clear" w:color="auto" w:fill="auto"/>
          </w:tcPr>
          <w:p w14:paraId="7E514D84" w14:textId="77777777" w:rsidR="00E95AA8" w:rsidRDefault="00E95AA8" w:rsidP="006F58A9">
            <w:r>
              <w:t>Array</w:t>
            </w:r>
          </w:p>
        </w:tc>
        <w:tc>
          <w:tcPr>
            <w:tcW w:w="1414" w:type="dxa"/>
            <w:shd w:val="clear" w:color="auto" w:fill="auto"/>
          </w:tcPr>
          <w:p w14:paraId="1017CDF9" w14:textId="77777777" w:rsidR="00E95AA8" w:rsidRDefault="00E95AA8" w:rsidP="006F58A9">
            <w:r>
              <w:t>0..1</w:t>
            </w:r>
          </w:p>
        </w:tc>
        <w:tc>
          <w:tcPr>
            <w:tcW w:w="3727" w:type="dxa"/>
            <w:shd w:val="clear" w:color="auto" w:fill="auto"/>
          </w:tcPr>
          <w:p w14:paraId="7C45773C" w14:textId="77777777" w:rsidR="00E95AA8" w:rsidRDefault="00E95AA8" w:rsidP="006F58A9">
            <w:r>
              <w:t>An array of numerical state values for the action.</w:t>
            </w:r>
          </w:p>
        </w:tc>
      </w:tr>
    </w:tbl>
    <w:p w14:paraId="408DE6FD" w14:textId="77777777" w:rsidR="00E95AA8" w:rsidRDefault="00E95AA8" w:rsidP="005838D7">
      <w:pPr>
        <w:rPr>
          <w:lang w:val="en-US"/>
        </w:rPr>
      </w:pPr>
    </w:p>
    <w:p w14:paraId="0E739901" w14:textId="2DC05945" w:rsidR="004D5584" w:rsidRPr="004D5584" w:rsidRDefault="004D5584" w:rsidP="00B12996">
      <w:pPr>
        <w:pStyle w:val="Heading3"/>
        <w:rPr>
          <w:lang w:val="en-US"/>
        </w:rPr>
      </w:pPr>
      <w:bookmarkStart w:id="81" w:name="_Toc152694554"/>
      <w:r w:rsidRPr="004D5584">
        <w:rPr>
          <w:lang w:val="en-US"/>
        </w:rPr>
        <w:t>6.2.4</w:t>
      </w:r>
      <w:r w:rsidRPr="004D5584">
        <w:rPr>
          <w:lang w:val="en-US"/>
        </w:rPr>
        <w:tab/>
        <w:t>Available Visualization Space format</w:t>
      </w:r>
      <w:bookmarkEnd w:id="81"/>
    </w:p>
    <w:p w14:paraId="2CD79606" w14:textId="11E2AAF6" w:rsidR="004D5584" w:rsidRPr="004D5584" w:rsidRDefault="004D5584" w:rsidP="004D5584">
      <w:pPr>
        <w:rPr>
          <w:lang w:val="en-US"/>
        </w:rPr>
      </w:pPr>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w:t>
      </w:r>
      <w:r w:rsidRPr="004D5584">
        <w:rPr>
          <w:lang w:val="en-US"/>
        </w:rPr>
        <w:lastRenderedPageBreak/>
        <w:t xml:space="preserve">composed AR objects remain within the defined Available Visualization Space. The method of calculating the Available Visualization Space is out of the scope of this document. </w:t>
      </w:r>
    </w:p>
    <w:p w14:paraId="200E9E00" w14:textId="65A3297D" w:rsidR="004D5584" w:rsidRDefault="004D5584" w:rsidP="004D5584">
      <w:pPr>
        <w:rPr>
          <w:lang w:val="en-US"/>
        </w:rPr>
      </w:pPr>
      <w:r w:rsidRPr="004D5584">
        <w:rPr>
          <w:lang w:val="en-US"/>
        </w:rPr>
        <w:t>The content of the availableVisualizationSpace type shall follow the format defined in Table 6.2.4-1.</w:t>
      </w:r>
    </w:p>
    <w:p w14:paraId="236EDD72" w14:textId="5A98BCB8" w:rsidR="004D5584" w:rsidRDefault="004D5584" w:rsidP="004D5584">
      <w:pPr>
        <w:pStyle w:val="TH"/>
        <w:rPr>
          <w:lang w:val="en-US"/>
        </w:rPr>
      </w:pPr>
      <w:r w:rsidRPr="004D5584">
        <w:rPr>
          <w:lang w:val="en-US"/>
        </w:rPr>
        <w:t>Table 6.2.4-1 – Available Visualization Space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4D5584" w14:paraId="410562F0" w14:textId="77777777" w:rsidTr="00C64B67">
        <w:tc>
          <w:tcPr>
            <w:tcW w:w="3237" w:type="dxa"/>
            <w:shd w:val="clear" w:color="auto" w:fill="auto"/>
          </w:tcPr>
          <w:p w14:paraId="1D15FFB4" w14:textId="77777777" w:rsidR="004D5584" w:rsidRDefault="004D5584" w:rsidP="00C64B67">
            <w:pPr>
              <w:pStyle w:val="TAH"/>
            </w:pPr>
            <w:r>
              <w:t>Name</w:t>
            </w:r>
          </w:p>
        </w:tc>
        <w:tc>
          <w:tcPr>
            <w:tcW w:w="972" w:type="dxa"/>
            <w:shd w:val="clear" w:color="auto" w:fill="auto"/>
          </w:tcPr>
          <w:p w14:paraId="6FFF58C8" w14:textId="77777777" w:rsidR="004D5584" w:rsidRDefault="004D5584" w:rsidP="00C64B67">
            <w:pPr>
              <w:pStyle w:val="TAH"/>
            </w:pPr>
            <w:r>
              <w:t>Type</w:t>
            </w:r>
          </w:p>
        </w:tc>
        <w:tc>
          <w:tcPr>
            <w:tcW w:w="1414" w:type="dxa"/>
            <w:shd w:val="clear" w:color="auto" w:fill="auto"/>
          </w:tcPr>
          <w:p w14:paraId="31FDD9EF" w14:textId="77777777" w:rsidR="004D5584" w:rsidRDefault="004D5584" w:rsidP="00C64B67">
            <w:pPr>
              <w:pStyle w:val="TAH"/>
            </w:pPr>
            <w:r>
              <w:t>Cardinality</w:t>
            </w:r>
          </w:p>
        </w:tc>
        <w:tc>
          <w:tcPr>
            <w:tcW w:w="3727" w:type="dxa"/>
            <w:shd w:val="clear" w:color="auto" w:fill="auto"/>
          </w:tcPr>
          <w:p w14:paraId="729E613D" w14:textId="77777777" w:rsidR="004D5584" w:rsidRDefault="004D5584" w:rsidP="00C64B67">
            <w:pPr>
              <w:pStyle w:val="TAH"/>
            </w:pPr>
            <w:r>
              <w:t>Description</w:t>
            </w:r>
          </w:p>
        </w:tc>
      </w:tr>
      <w:tr w:rsidR="004D5584" w14:paraId="3D70E123" w14:textId="77777777" w:rsidTr="00C64B67">
        <w:tc>
          <w:tcPr>
            <w:tcW w:w="3237" w:type="dxa"/>
            <w:shd w:val="clear" w:color="auto" w:fill="auto"/>
          </w:tcPr>
          <w:p w14:paraId="06B15BBF" w14:textId="77777777" w:rsidR="004D5584" w:rsidRDefault="004D5584" w:rsidP="00C64B67">
            <w:r>
              <w:t>availableVisualizationSpace</w:t>
            </w:r>
          </w:p>
        </w:tc>
        <w:tc>
          <w:tcPr>
            <w:tcW w:w="972" w:type="dxa"/>
            <w:shd w:val="clear" w:color="auto" w:fill="auto"/>
          </w:tcPr>
          <w:p w14:paraId="5D195799" w14:textId="77777777" w:rsidR="004D5584" w:rsidRDefault="004D5584" w:rsidP="00C64B67">
            <w:r>
              <w:t>Object</w:t>
            </w:r>
          </w:p>
        </w:tc>
        <w:tc>
          <w:tcPr>
            <w:tcW w:w="1414" w:type="dxa"/>
            <w:shd w:val="clear" w:color="auto" w:fill="auto"/>
          </w:tcPr>
          <w:p w14:paraId="30425EAD" w14:textId="77777777" w:rsidR="004D5584" w:rsidRDefault="004D5584" w:rsidP="00C64B67">
            <w:r>
              <w:t>0..1</w:t>
            </w:r>
          </w:p>
        </w:tc>
        <w:tc>
          <w:tcPr>
            <w:tcW w:w="3727" w:type="dxa"/>
            <w:shd w:val="clear" w:color="auto" w:fill="auto"/>
          </w:tcPr>
          <w:p w14:paraId="7D36E15E" w14:textId="77777777" w:rsidR="004D5584" w:rsidRDefault="004D5584" w:rsidP="00C64B67">
            <w:r>
              <w:t>An object defining the coordinate of the available visualization space.</w:t>
            </w:r>
          </w:p>
        </w:tc>
      </w:tr>
      <w:tr w:rsidR="004D5584" w14:paraId="2B52A57B" w14:textId="77777777" w:rsidTr="00C64B67">
        <w:tc>
          <w:tcPr>
            <w:tcW w:w="3237" w:type="dxa"/>
            <w:shd w:val="clear" w:color="auto" w:fill="auto"/>
          </w:tcPr>
          <w:p w14:paraId="2E79DDA6" w14:textId="77777777" w:rsidR="004D5584" w:rsidRDefault="004D5584" w:rsidP="00C64B67">
            <w:r>
              <w:t xml:space="preserve">  cuboid</w:t>
            </w:r>
          </w:p>
        </w:tc>
        <w:tc>
          <w:tcPr>
            <w:tcW w:w="972" w:type="dxa"/>
            <w:shd w:val="clear" w:color="auto" w:fill="auto"/>
          </w:tcPr>
          <w:p w14:paraId="1438EC4B" w14:textId="77777777" w:rsidR="004D5584" w:rsidRDefault="004D5584" w:rsidP="00C64B67">
            <w:r>
              <w:t>Object</w:t>
            </w:r>
          </w:p>
        </w:tc>
        <w:tc>
          <w:tcPr>
            <w:tcW w:w="1414" w:type="dxa"/>
            <w:shd w:val="clear" w:color="auto" w:fill="auto"/>
          </w:tcPr>
          <w:p w14:paraId="66CDBB8E" w14:textId="77777777" w:rsidR="004D5584" w:rsidRDefault="004D5584" w:rsidP="00C64B67">
            <w:pPr>
              <w:jc w:val="center"/>
            </w:pPr>
            <w:r>
              <w:t>0..1*</w:t>
            </w:r>
          </w:p>
        </w:tc>
        <w:tc>
          <w:tcPr>
            <w:tcW w:w="3727" w:type="dxa"/>
            <w:shd w:val="clear" w:color="auto" w:fill="auto"/>
          </w:tcPr>
          <w:p w14:paraId="7DA12D45" w14:textId="77777777" w:rsidR="004D5584" w:rsidRDefault="004D5584" w:rsidP="00C64B67">
            <w:r>
              <w:t>The available visualization space in form of cuboid</w:t>
            </w:r>
          </w:p>
        </w:tc>
      </w:tr>
      <w:tr w:rsidR="004D5584" w14:paraId="32B17BA6" w14:textId="77777777" w:rsidTr="00C64B67">
        <w:tc>
          <w:tcPr>
            <w:tcW w:w="3237" w:type="dxa"/>
            <w:shd w:val="clear" w:color="auto" w:fill="auto"/>
          </w:tcPr>
          <w:p w14:paraId="1CA32B70" w14:textId="77777777" w:rsidR="004D5584" w:rsidRDefault="004D5584" w:rsidP="00C64B67">
            <w:r>
              <w:t xml:space="preserve">    x</w:t>
            </w:r>
          </w:p>
        </w:tc>
        <w:tc>
          <w:tcPr>
            <w:tcW w:w="972" w:type="dxa"/>
            <w:shd w:val="clear" w:color="auto" w:fill="auto"/>
          </w:tcPr>
          <w:p w14:paraId="3AC633AA" w14:textId="77777777" w:rsidR="004D5584" w:rsidRDefault="004D5584" w:rsidP="00C64B67">
            <w:r>
              <w:t>float</w:t>
            </w:r>
          </w:p>
        </w:tc>
        <w:tc>
          <w:tcPr>
            <w:tcW w:w="1414" w:type="dxa"/>
            <w:shd w:val="clear" w:color="auto" w:fill="auto"/>
          </w:tcPr>
          <w:p w14:paraId="60B8E1A3" w14:textId="77777777" w:rsidR="004D5584" w:rsidRDefault="004D5584" w:rsidP="00C64B67">
            <w:pPr>
              <w:jc w:val="center"/>
            </w:pPr>
            <w:r>
              <w:t>1</w:t>
            </w:r>
          </w:p>
        </w:tc>
        <w:tc>
          <w:tcPr>
            <w:tcW w:w="3727" w:type="dxa"/>
            <w:shd w:val="clear" w:color="auto" w:fill="auto"/>
          </w:tcPr>
          <w:p w14:paraId="2FB52519" w14:textId="77777777" w:rsidR="004D5584" w:rsidRDefault="004D5584" w:rsidP="00C64B67">
            <w:r>
              <w:t xml:space="preserve">Offset of the available visualization space starting point in the x direction ias defined by the Open XR coordinate system in meters. </w:t>
            </w:r>
          </w:p>
          <w:p w14:paraId="535D05B9" w14:textId="77777777" w:rsidR="004D5584" w:rsidRDefault="004D5584" w:rsidP="00C64B67">
            <w:r>
              <w:t>The value is in meters.</w:t>
            </w:r>
          </w:p>
        </w:tc>
      </w:tr>
      <w:tr w:rsidR="004D5584" w14:paraId="3D39BDD0" w14:textId="77777777" w:rsidTr="00C64B67">
        <w:tc>
          <w:tcPr>
            <w:tcW w:w="3237" w:type="dxa"/>
            <w:shd w:val="clear" w:color="auto" w:fill="auto"/>
          </w:tcPr>
          <w:p w14:paraId="5DE1694B" w14:textId="77777777" w:rsidR="004D5584" w:rsidRDefault="004D5584" w:rsidP="00C64B67">
            <w:r>
              <w:t xml:space="preserve">    y</w:t>
            </w:r>
          </w:p>
        </w:tc>
        <w:tc>
          <w:tcPr>
            <w:tcW w:w="972" w:type="dxa"/>
            <w:shd w:val="clear" w:color="auto" w:fill="auto"/>
          </w:tcPr>
          <w:p w14:paraId="2B9141DB" w14:textId="77777777" w:rsidR="004D5584" w:rsidRDefault="004D5584" w:rsidP="00C64B67">
            <w:r>
              <w:t>float</w:t>
            </w:r>
          </w:p>
        </w:tc>
        <w:tc>
          <w:tcPr>
            <w:tcW w:w="1414" w:type="dxa"/>
            <w:shd w:val="clear" w:color="auto" w:fill="auto"/>
          </w:tcPr>
          <w:p w14:paraId="7E983FB4" w14:textId="77777777" w:rsidR="004D5584" w:rsidRDefault="004D5584" w:rsidP="00C64B67">
            <w:pPr>
              <w:jc w:val="center"/>
            </w:pPr>
            <w:r>
              <w:t>1</w:t>
            </w:r>
          </w:p>
        </w:tc>
        <w:tc>
          <w:tcPr>
            <w:tcW w:w="3727" w:type="dxa"/>
            <w:shd w:val="clear" w:color="auto" w:fill="auto"/>
          </w:tcPr>
          <w:p w14:paraId="31D0D1BB" w14:textId="77777777" w:rsidR="004D5584" w:rsidRDefault="004D5584" w:rsidP="00C64B67">
            <w:r>
              <w:t xml:space="preserve">Offset of the available visualization space starting point in the y direction as defined by the Open XR coordinate system. </w:t>
            </w:r>
          </w:p>
          <w:p w14:paraId="330AB7CB" w14:textId="77777777" w:rsidR="004D5584" w:rsidRDefault="004D5584" w:rsidP="00C64B67">
            <w:r>
              <w:t>The value is in meters.</w:t>
            </w:r>
          </w:p>
        </w:tc>
      </w:tr>
      <w:tr w:rsidR="004D5584" w14:paraId="5EE4B0EB" w14:textId="77777777" w:rsidTr="00C64B67">
        <w:tc>
          <w:tcPr>
            <w:tcW w:w="3237" w:type="dxa"/>
            <w:shd w:val="clear" w:color="auto" w:fill="auto"/>
          </w:tcPr>
          <w:p w14:paraId="6B33B0F2" w14:textId="77777777" w:rsidR="004D5584" w:rsidRDefault="004D5584" w:rsidP="00C64B67">
            <w:r>
              <w:t xml:space="preserve">    z</w:t>
            </w:r>
          </w:p>
        </w:tc>
        <w:tc>
          <w:tcPr>
            <w:tcW w:w="972" w:type="dxa"/>
            <w:shd w:val="clear" w:color="auto" w:fill="auto"/>
          </w:tcPr>
          <w:p w14:paraId="391832B2" w14:textId="77777777" w:rsidR="004D5584" w:rsidRDefault="004D5584" w:rsidP="00C64B67">
            <w:r>
              <w:t>float</w:t>
            </w:r>
          </w:p>
        </w:tc>
        <w:tc>
          <w:tcPr>
            <w:tcW w:w="1414" w:type="dxa"/>
            <w:shd w:val="clear" w:color="auto" w:fill="auto"/>
          </w:tcPr>
          <w:p w14:paraId="705D9706" w14:textId="77777777" w:rsidR="004D5584" w:rsidRDefault="004D5584" w:rsidP="00C64B67">
            <w:pPr>
              <w:jc w:val="center"/>
            </w:pPr>
            <w:r>
              <w:t>1</w:t>
            </w:r>
          </w:p>
        </w:tc>
        <w:tc>
          <w:tcPr>
            <w:tcW w:w="3727" w:type="dxa"/>
            <w:shd w:val="clear" w:color="auto" w:fill="auto"/>
          </w:tcPr>
          <w:p w14:paraId="5177C281" w14:textId="77777777" w:rsidR="004D5584" w:rsidRDefault="004D5584" w:rsidP="00C64B67">
            <w:r>
              <w:t xml:space="preserve">Offset of the available visualization space starting point in the z direction as defined by the Open XR coordinate system. </w:t>
            </w:r>
          </w:p>
          <w:p w14:paraId="7A6DBC7B" w14:textId="77777777" w:rsidR="004D5584" w:rsidRDefault="004D5584" w:rsidP="00C64B67">
            <w:r>
              <w:t>The value is in meters.</w:t>
            </w:r>
          </w:p>
        </w:tc>
      </w:tr>
      <w:tr w:rsidR="004D5584" w14:paraId="62F569AF" w14:textId="77777777" w:rsidTr="00C64B67">
        <w:tc>
          <w:tcPr>
            <w:tcW w:w="3237" w:type="dxa"/>
            <w:shd w:val="clear" w:color="auto" w:fill="auto"/>
          </w:tcPr>
          <w:p w14:paraId="0664197E" w14:textId="77777777" w:rsidR="004D5584" w:rsidRDefault="004D5584" w:rsidP="00C64B67">
            <w:r>
              <w:t xml:space="preserve">    width</w:t>
            </w:r>
          </w:p>
        </w:tc>
        <w:tc>
          <w:tcPr>
            <w:tcW w:w="972" w:type="dxa"/>
            <w:shd w:val="clear" w:color="auto" w:fill="auto"/>
          </w:tcPr>
          <w:p w14:paraId="49329C63" w14:textId="77777777" w:rsidR="004D5584" w:rsidRDefault="004D5584" w:rsidP="00C64B67">
            <w:r>
              <w:t>float</w:t>
            </w:r>
          </w:p>
        </w:tc>
        <w:tc>
          <w:tcPr>
            <w:tcW w:w="1414" w:type="dxa"/>
            <w:shd w:val="clear" w:color="auto" w:fill="auto"/>
          </w:tcPr>
          <w:p w14:paraId="35A662D9" w14:textId="77777777" w:rsidR="004D5584" w:rsidRDefault="004D5584" w:rsidP="00C64B67">
            <w:pPr>
              <w:jc w:val="center"/>
            </w:pPr>
            <w:r>
              <w:t>1</w:t>
            </w:r>
          </w:p>
        </w:tc>
        <w:tc>
          <w:tcPr>
            <w:tcW w:w="3727" w:type="dxa"/>
            <w:shd w:val="clear" w:color="auto" w:fill="auto"/>
          </w:tcPr>
          <w:p w14:paraId="4B2AF35A" w14:textId="77777777" w:rsidR="004D5584" w:rsidRDefault="004D5584" w:rsidP="00C64B67">
            <w:r>
              <w:t xml:space="preserve">The width of available visualization space in the x direction as defined by the Open XR coordinate system. </w:t>
            </w:r>
          </w:p>
          <w:p w14:paraId="49C69957" w14:textId="77777777" w:rsidR="004D5584" w:rsidRDefault="004D5584" w:rsidP="00C64B67">
            <w:r>
              <w:t>The value is in meters.</w:t>
            </w:r>
          </w:p>
        </w:tc>
      </w:tr>
      <w:tr w:rsidR="004D5584" w14:paraId="6A30F6D7" w14:textId="77777777" w:rsidTr="00C64B67">
        <w:tc>
          <w:tcPr>
            <w:tcW w:w="3237" w:type="dxa"/>
            <w:shd w:val="clear" w:color="auto" w:fill="auto"/>
          </w:tcPr>
          <w:p w14:paraId="7BE4388F" w14:textId="77777777" w:rsidR="004D5584" w:rsidRDefault="004D5584" w:rsidP="00C64B67">
            <w:r>
              <w:t xml:space="preserve">    height</w:t>
            </w:r>
          </w:p>
        </w:tc>
        <w:tc>
          <w:tcPr>
            <w:tcW w:w="972" w:type="dxa"/>
            <w:shd w:val="clear" w:color="auto" w:fill="auto"/>
          </w:tcPr>
          <w:p w14:paraId="7D5ACBEB" w14:textId="77777777" w:rsidR="004D5584" w:rsidRDefault="004D5584" w:rsidP="00C64B67">
            <w:r>
              <w:t>float</w:t>
            </w:r>
          </w:p>
        </w:tc>
        <w:tc>
          <w:tcPr>
            <w:tcW w:w="1414" w:type="dxa"/>
            <w:shd w:val="clear" w:color="auto" w:fill="auto"/>
          </w:tcPr>
          <w:p w14:paraId="1F4DEDE2" w14:textId="77777777" w:rsidR="004D5584" w:rsidRDefault="004D5584" w:rsidP="00C64B67">
            <w:pPr>
              <w:jc w:val="center"/>
            </w:pPr>
            <w:r>
              <w:t>1</w:t>
            </w:r>
          </w:p>
        </w:tc>
        <w:tc>
          <w:tcPr>
            <w:tcW w:w="3727" w:type="dxa"/>
            <w:shd w:val="clear" w:color="auto" w:fill="auto"/>
          </w:tcPr>
          <w:p w14:paraId="0BABC628" w14:textId="77777777" w:rsidR="004D5584" w:rsidRDefault="004D5584" w:rsidP="00C64B67">
            <w:r>
              <w:t xml:space="preserve">The height of available visualization space in the y direction as defined by the Open XR coordinate system. </w:t>
            </w:r>
          </w:p>
          <w:p w14:paraId="57DD91D8" w14:textId="77777777" w:rsidR="004D5584" w:rsidRDefault="004D5584" w:rsidP="00C64B67">
            <w:r>
              <w:t>The value is in meters.</w:t>
            </w:r>
          </w:p>
        </w:tc>
      </w:tr>
      <w:tr w:rsidR="004D5584" w14:paraId="5F38914E" w14:textId="77777777" w:rsidTr="00C64B67">
        <w:tc>
          <w:tcPr>
            <w:tcW w:w="3237" w:type="dxa"/>
            <w:shd w:val="clear" w:color="auto" w:fill="auto"/>
          </w:tcPr>
          <w:p w14:paraId="737A7B1B" w14:textId="77777777" w:rsidR="004D5584" w:rsidRDefault="004D5584" w:rsidP="00C64B67">
            <w:r>
              <w:t xml:space="preserve">    depth</w:t>
            </w:r>
          </w:p>
        </w:tc>
        <w:tc>
          <w:tcPr>
            <w:tcW w:w="972" w:type="dxa"/>
            <w:shd w:val="clear" w:color="auto" w:fill="auto"/>
          </w:tcPr>
          <w:p w14:paraId="3CD1B551" w14:textId="77777777" w:rsidR="004D5584" w:rsidRDefault="004D5584" w:rsidP="00C64B67">
            <w:r>
              <w:t>float</w:t>
            </w:r>
          </w:p>
        </w:tc>
        <w:tc>
          <w:tcPr>
            <w:tcW w:w="1414" w:type="dxa"/>
            <w:shd w:val="clear" w:color="auto" w:fill="auto"/>
          </w:tcPr>
          <w:p w14:paraId="5425BDAA" w14:textId="77777777" w:rsidR="004D5584" w:rsidRDefault="004D5584" w:rsidP="00C64B67">
            <w:pPr>
              <w:jc w:val="center"/>
            </w:pPr>
            <w:r>
              <w:t>1</w:t>
            </w:r>
          </w:p>
        </w:tc>
        <w:tc>
          <w:tcPr>
            <w:tcW w:w="3727" w:type="dxa"/>
            <w:shd w:val="clear" w:color="auto" w:fill="auto"/>
          </w:tcPr>
          <w:p w14:paraId="46EA0969" w14:textId="77777777" w:rsidR="004D5584" w:rsidRDefault="004D5584" w:rsidP="00C64B67">
            <w:r>
              <w:t xml:space="preserve">The depth of available visualization space in the z direction as defined by the Open XR coordinate system. </w:t>
            </w:r>
          </w:p>
          <w:p w14:paraId="1B77D524" w14:textId="77777777" w:rsidR="004D5584" w:rsidRDefault="004D5584" w:rsidP="00C64B67">
            <w:r>
              <w:t>The value is in meters.</w:t>
            </w:r>
          </w:p>
        </w:tc>
      </w:tr>
      <w:tr w:rsidR="004D5584" w14:paraId="510D9ECE" w14:textId="77777777" w:rsidTr="00C64B67">
        <w:tc>
          <w:tcPr>
            <w:tcW w:w="3237" w:type="dxa"/>
            <w:shd w:val="clear" w:color="auto" w:fill="auto"/>
          </w:tcPr>
          <w:p w14:paraId="182B4544" w14:textId="77777777" w:rsidR="004D5584" w:rsidRDefault="004D5584" w:rsidP="00C64B67">
            <w:r>
              <w:t xml:space="preserve">  sphere</w:t>
            </w:r>
          </w:p>
        </w:tc>
        <w:tc>
          <w:tcPr>
            <w:tcW w:w="972" w:type="dxa"/>
            <w:shd w:val="clear" w:color="auto" w:fill="auto"/>
          </w:tcPr>
          <w:p w14:paraId="4F0CF2B5" w14:textId="77777777" w:rsidR="004D5584" w:rsidRDefault="004D5584" w:rsidP="00C64B67">
            <w:r>
              <w:t>Object</w:t>
            </w:r>
          </w:p>
        </w:tc>
        <w:tc>
          <w:tcPr>
            <w:tcW w:w="1414" w:type="dxa"/>
            <w:shd w:val="clear" w:color="auto" w:fill="auto"/>
          </w:tcPr>
          <w:p w14:paraId="3EC7DBA7" w14:textId="77777777" w:rsidR="004D5584" w:rsidRDefault="004D5584" w:rsidP="00C64B67">
            <w:pPr>
              <w:jc w:val="center"/>
            </w:pPr>
            <w:r>
              <w:t>0..1*</w:t>
            </w:r>
          </w:p>
        </w:tc>
        <w:tc>
          <w:tcPr>
            <w:tcW w:w="3727" w:type="dxa"/>
            <w:shd w:val="clear" w:color="auto" w:fill="auto"/>
          </w:tcPr>
          <w:p w14:paraId="14425D9A" w14:textId="77777777" w:rsidR="004D5584" w:rsidRDefault="004D5584" w:rsidP="00C64B67">
            <w:r>
              <w:t>The available visualization space in form of cuboid</w:t>
            </w:r>
          </w:p>
        </w:tc>
      </w:tr>
      <w:tr w:rsidR="004D5584" w14:paraId="032A0074" w14:textId="77777777" w:rsidTr="00C64B67">
        <w:tc>
          <w:tcPr>
            <w:tcW w:w="3237" w:type="dxa"/>
            <w:shd w:val="clear" w:color="auto" w:fill="auto"/>
          </w:tcPr>
          <w:p w14:paraId="12923814" w14:textId="77777777" w:rsidR="004D5584" w:rsidRDefault="004D5584" w:rsidP="00C64B67">
            <w:r>
              <w:t xml:space="preserve">    x</w:t>
            </w:r>
          </w:p>
        </w:tc>
        <w:tc>
          <w:tcPr>
            <w:tcW w:w="972" w:type="dxa"/>
            <w:shd w:val="clear" w:color="auto" w:fill="auto"/>
          </w:tcPr>
          <w:p w14:paraId="0E7E18AE" w14:textId="77777777" w:rsidR="004D5584" w:rsidRDefault="004D5584" w:rsidP="00C64B67">
            <w:r>
              <w:t>float</w:t>
            </w:r>
          </w:p>
        </w:tc>
        <w:tc>
          <w:tcPr>
            <w:tcW w:w="1414" w:type="dxa"/>
            <w:shd w:val="clear" w:color="auto" w:fill="auto"/>
          </w:tcPr>
          <w:p w14:paraId="168594A5" w14:textId="77777777" w:rsidR="004D5584" w:rsidRDefault="004D5584" w:rsidP="00C64B67">
            <w:pPr>
              <w:jc w:val="center"/>
            </w:pPr>
            <w:r>
              <w:t>1</w:t>
            </w:r>
          </w:p>
        </w:tc>
        <w:tc>
          <w:tcPr>
            <w:tcW w:w="3727" w:type="dxa"/>
            <w:shd w:val="clear" w:color="auto" w:fill="auto"/>
          </w:tcPr>
          <w:p w14:paraId="1DA431B8" w14:textId="77777777" w:rsidR="004D5584" w:rsidRDefault="004D5584" w:rsidP="00C64B67">
            <w:r>
              <w:t xml:space="preserve">Offset of the available visualization space center in the x direction as defined by the Open XR coordinate system. </w:t>
            </w:r>
          </w:p>
          <w:p w14:paraId="3F142707" w14:textId="77777777" w:rsidR="004D5584" w:rsidRDefault="004D5584" w:rsidP="00C64B67">
            <w:r>
              <w:t>The value is in meters.</w:t>
            </w:r>
          </w:p>
        </w:tc>
      </w:tr>
      <w:tr w:rsidR="004D5584" w14:paraId="152AE629" w14:textId="77777777" w:rsidTr="00C64B67">
        <w:tc>
          <w:tcPr>
            <w:tcW w:w="3237" w:type="dxa"/>
            <w:shd w:val="clear" w:color="auto" w:fill="auto"/>
          </w:tcPr>
          <w:p w14:paraId="7D600B7F" w14:textId="77777777" w:rsidR="004D5584" w:rsidRDefault="004D5584" w:rsidP="00C64B67">
            <w:r>
              <w:t xml:space="preserve">    y</w:t>
            </w:r>
          </w:p>
        </w:tc>
        <w:tc>
          <w:tcPr>
            <w:tcW w:w="972" w:type="dxa"/>
            <w:shd w:val="clear" w:color="auto" w:fill="auto"/>
          </w:tcPr>
          <w:p w14:paraId="68A61188" w14:textId="77777777" w:rsidR="004D5584" w:rsidRDefault="004D5584" w:rsidP="00C64B67">
            <w:r>
              <w:t>float</w:t>
            </w:r>
          </w:p>
        </w:tc>
        <w:tc>
          <w:tcPr>
            <w:tcW w:w="1414" w:type="dxa"/>
            <w:shd w:val="clear" w:color="auto" w:fill="auto"/>
          </w:tcPr>
          <w:p w14:paraId="45FB6BB1" w14:textId="77777777" w:rsidR="004D5584" w:rsidRDefault="004D5584" w:rsidP="00C64B67">
            <w:pPr>
              <w:jc w:val="center"/>
            </w:pPr>
            <w:r>
              <w:t>1</w:t>
            </w:r>
          </w:p>
        </w:tc>
        <w:tc>
          <w:tcPr>
            <w:tcW w:w="3727" w:type="dxa"/>
            <w:shd w:val="clear" w:color="auto" w:fill="auto"/>
          </w:tcPr>
          <w:p w14:paraId="595F449C" w14:textId="77777777" w:rsidR="004D5584" w:rsidRDefault="004D5584" w:rsidP="00C64B67">
            <w:r>
              <w:t xml:space="preserve">Offset of the available visualization space center in the y direction as defined by the Open XR coordinate system. </w:t>
            </w:r>
          </w:p>
          <w:p w14:paraId="36D7F04F" w14:textId="77777777" w:rsidR="004D5584" w:rsidRDefault="004D5584" w:rsidP="00C64B67">
            <w:r>
              <w:t>The value is in meters.</w:t>
            </w:r>
          </w:p>
        </w:tc>
      </w:tr>
      <w:tr w:rsidR="004D5584" w14:paraId="4239614E" w14:textId="77777777" w:rsidTr="00C64B67">
        <w:tc>
          <w:tcPr>
            <w:tcW w:w="3237" w:type="dxa"/>
            <w:shd w:val="clear" w:color="auto" w:fill="auto"/>
          </w:tcPr>
          <w:p w14:paraId="29CC761B" w14:textId="77777777" w:rsidR="004D5584" w:rsidRDefault="004D5584" w:rsidP="00C64B67">
            <w:r>
              <w:lastRenderedPageBreak/>
              <w:t xml:space="preserve">    z</w:t>
            </w:r>
          </w:p>
        </w:tc>
        <w:tc>
          <w:tcPr>
            <w:tcW w:w="972" w:type="dxa"/>
            <w:shd w:val="clear" w:color="auto" w:fill="auto"/>
          </w:tcPr>
          <w:p w14:paraId="23DBC107" w14:textId="77777777" w:rsidR="004D5584" w:rsidRDefault="004D5584" w:rsidP="00C64B67">
            <w:r>
              <w:t>float</w:t>
            </w:r>
          </w:p>
        </w:tc>
        <w:tc>
          <w:tcPr>
            <w:tcW w:w="1414" w:type="dxa"/>
            <w:shd w:val="clear" w:color="auto" w:fill="auto"/>
          </w:tcPr>
          <w:p w14:paraId="4088ED81" w14:textId="77777777" w:rsidR="004D5584" w:rsidRDefault="004D5584" w:rsidP="00C64B67">
            <w:pPr>
              <w:jc w:val="center"/>
            </w:pPr>
            <w:r>
              <w:t>1</w:t>
            </w:r>
          </w:p>
        </w:tc>
        <w:tc>
          <w:tcPr>
            <w:tcW w:w="3727" w:type="dxa"/>
            <w:shd w:val="clear" w:color="auto" w:fill="auto"/>
          </w:tcPr>
          <w:p w14:paraId="600C3E09" w14:textId="77777777" w:rsidR="004D5584" w:rsidRDefault="004D5584" w:rsidP="00C64B67">
            <w:r>
              <w:t xml:space="preserve">Offset of the available visualization space center in the z direction as defined by the Open XR coordinate system. </w:t>
            </w:r>
          </w:p>
          <w:p w14:paraId="50B4C6BF" w14:textId="77777777" w:rsidR="004D5584" w:rsidRDefault="004D5584" w:rsidP="00C64B67">
            <w:r>
              <w:t>The value is in meters.</w:t>
            </w:r>
          </w:p>
        </w:tc>
      </w:tr>
      <w:tr w:rsidR="004D5584" w14:paraId="2507F0B6" w14:textId="77777777" w:rsidTr="00C64B67">
        <w:tc>
          <w:tcPr>
            <w:tcW w:w="3237" w:type="dxa"/>
            <w:shd w:val="clear" w:color="auto" w:fill="auto"/>
          </w:tcPr>
          <w:p w14:paraId="2E56D7F6" w14:textId="77777777" w:rsidR="004D5584" w:rsidRDefault="004D5584" w:rsidP="00C64B67">
            <w:r>
              <w:t xml:space="preserve">    radius</w:t>
            </w:r>
          </w:p>
        </w:tc>
        <w:tc>
          <w:tcPr>
            <w:tcW w:w="972" w:type="dxa"/>
            <w:shd w:val="clear" w:color="auto" w:fill="auto"/>
          </w:tcPr>
          <w:p w14:paraId="54A7BE0D" w14:textId="77777777" w:rsidR="004D5584" w:rsidRDefault="004D5584" w:rsidP="00C64B67">
            <w:r>
              <w:t>float</w:t>
            </w:r>
          </w:p>
        </w:tc>
        <w:tc>
          <w:tcPr>
            <w:tcW w:w="1414" w:type="dxa"/>
            <w:shd w:val="clear" w:color="auto" w:fill="auto"/>
          </w:tcPr>
          <w:p w14:paraId="4232CFB7" w14:textId="77777777" w:rsidR="004D5584" w:rsidRDefault="004D5584" w:rsidP="00C64B67">
            <w:pPr>
              <w:jc w:val="center"/>
            </w:pPr>
            <w:r>
              <w:t>1</w:t>
            </w:r>
          </w:p>
        </w:tc>
        <w:tc>
          <w:tcPr>
            <w:tcW w:w="3727" w:type="dxa"/>
            <w:shd w:val="clear" w:color="auto" w:fill="auto"/>
          </w:tcPr>
          <w:p w14:paraId="325774E6" w14:textId="77777777" w:rsidR="004D5584" w:rsidRDefault="004D5584" w:rsidP="00C64B67">
            <w:r>
              <w:t>The radius of available visualization space as defined by the Open XR coordinate system.</w:t>
            </w:r>
          </w:p>
          <w:p w14:paraId="602C7817" w14:textId="77777777" w:rsidR="004D5584" w:rsidRDefault="004D5584" w:rsidP="00C64B67">
            <w:r>
              <w:t>The value is in meters.</w:t>
            </w:r>
          </w:p>
        </w:tc>
      </w:tr>
      <w:tr w:rsidR="004D5584" w14:paraId="67BCB5DF" w14:textId="77777777" w:rsidTr="00C64B67">
        <w:tc>
          <w:tcPr>
            <w:tcW w:w="9350" w:type="dxa"/>
            <w:gridSpan w:val="4"/>
            <w:shd w:val="clear" w:color="auto" w:fill="auto"/>
          </w:tcPr>
          <w:p w14:paraId="3CAA2E3D" w14:textId="31075BE7" w:rsidR="004D5584" w:rsidRDefault="004D5584" w:rsidP="00B12996">
            <w:pPr>
              <w:spacing w:after="0"/>
            </w:pPr>
            <w:r>
              <w:t>*Only one of cuboid or sphere object shall exists.</w:t>
            </w:r>
          </w:p>
        </w:tc>
      </w:tr>
    </w:tbl>
    <w:p w14:paraId="7437BC14" w14:textId="77777777" w:rsidR="004D5584" w:rsidRDefault="004D5584" w:rsidP="004D5584"/>
    <w:p w14:paraId="7DC9B6E2" w14:textId="2EEDCF55" w:rsidR="004D5584" w:rsidRPr="00B12996" w:rsidRDefault="004D5584" w:rsidP="004D5584">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p>
    <w:p w14:paraId="047FF293" w14:textId="2C664020" w:rsidR="00EE33C7" w:rsidRDefault="00E95AA8" w:rsidP="00EE33C7">
      <w:pPr>
        <w:pStyle w:val="Heading1"/>
        <w:rPr>
          <w:lang w:val="en-US"/>
        </w:rPr>
      </w:pPr>
      <w:bookmarkStart w:id="82" w:name="_Toc152694555"/>
      <w:r>
        <w:rPr>
          <w:lang w:val="en-US"/>
        </w:rPr>
        <w:t>7</w:t>
      </w:r>
      <w:r w:rsidR="00EE33C7">
        <w:rPr>
          <w:lang w:val="en-US"/>
        </w:rPr>
        <w:tab/>
        <w:t xml:space="preserve">Visual </w:t>
      </w:r>
      <w:r w:rsidR="00302956">
        <w:rPr>
          <w:lang w:val="en-US"/>
        </w:rPr>
        <w:t xml:space="preserve">functions and </w:t>
      </w:r>
      <w:r w:rsidR="00EE33C7">
        <w:rPr>
          <w:lang w:val="en-US"/>
        </w:rPr>
        <w:t>capabilities</w:t>
      </w:r>
      <w:bookmarkEnd w:id="82"/>
    </w:p>
    <w:p w14:paraId="4DA9219B" w14:textId="1BD7DA55" w:rsidR="000E16FE" w:rsidRDefault="000E16FE" w:rsidP="000E16FE">
      <w:pPr>
        <w:rPr>
          <w:lang w:val="en-US"/>
        </w:rPr>
      </w:pPr>
      <w:r w:rsidRPr="00F226E8">
        <w:rPr>
          <w:highlight w:val="yellow"/>
          <w:lang w:val="en-US"/>
        </w:rPr>
        <w:t>[Ed note: eg description of video formats and codecs</w:t>
      </w:r>
      <w:r w:rsidR="003333F7" w:rsidRPr="00F226E8">
        <w:rPr>
          <w:highlight w:val="yellow"/>
          <w:lang w:val="en-US"/>
        </w:rPr>
        <w:t xml:space="preserve">, same for </w:t>
      </w:r>
      <w:r w:rsidR="00C50FC6" w:rsidRPr="00F226E8">
        <w:rPr>
          <w:highlight w:val="yellow"/>
          <w:lang w:val="en-US"/>
        </w:rPr>
        <w:t>GPU capabilities and formats</w:t>
      </w:r>
      <w:r w:rsidRPr="00F226E8">
        <w:rPr>
          <w:highlight w:val="yellow"/>
          <w:lang w:val="en-US"/>
        </w:rPr>
        <w:t>]</w:t>
      </w:r>
    </w:p>
    <w:p w14:paraId="0BAE6EA1" w14:textId="29BDAC82" w:rsidR="00E95AA8" w:rsidRPr="000F5C7B" w:rsidRDefault="00E95AA8" w:rsidP="00E95AA8">
      <w:pPr>
        <w:pStyle w:val="Heading2"/>
      </w:pPr>
      <w:bookmarkStart w:id="83" w:name="_Toc132967042"/>
      <w:bookmarkStart w:id="84" w:name="_Toc134709898"/>
      <w:bookmarkStart w:id="85" w:name="_Toc152694556"/>
      <w:r w:rsidRPr="000F5C7B">
        <w:t>7</w:t>
      </w:r>
      <w:bookmarkEnd w:id="83"/>
      <w:r w:rsidRPr="000F5C7B">
        <w:t>.1</w:t>
      </w:r>
      <w:r w:rsidRPr="000F5C7B">
        <w:tab/>
        <w:t xml:space="preserve">Decoding </w:t>
      </w:r>
      <w:r w:rsidR="003447B1">
        <w:t>c</w:t>
      </w:r>
      <w:r w:rsidRPr="000F5C7B">
        <w:t>apabilities</w:t>
      </w:r>
      <w:bookmarkEnd w:id="84"/>
      <w:bookmarkEnd w:id="85"/>
    </w:p>
    <w:p w14:paraId="3DD6CC70" w14:textId="69652C9E" w:rsidR="00E95AA8" w:rsidRPr="000F5C7B" w:rsidRDefault="00E95AA8" w:rsidP="00E95AA8">
      <w:pPr>
        <w:pStyle w:val="Heading3"/>
      </w:pPr>
      <w:bookmarkStart w:id="86" w:name="_Toc130832417"/>
      <w:bookmarkStart w:id="87" w:name="_Toc132137251"/>
      <w:bookmarkStart w:id="88" w:name="_Toc134709899"/>
      <w:bookmarkStart w:id="89" w:name="_Toc152694557"/>
      <w:r w:rsidRPr="000F5C7B">
        <w:t>7.1.1</w:t>
      </w:r>
      <w:r w:rsidRPr="000F5C7B">
        <w:tab/>
      </w:r>
      <w:r w:rsidR="002731FF">
        <w:t>Single decoder</w:t>
      </w:r>
      <w:r w:rsidR="002731FF" w:rsidRPr="000F5C7B">
        <w:t xml:space="preserve"> </w:t>
      </w:r>
      <w:bookmarkEnd w:id="86"/>
      <w:bookmarkEnd w:id="87"/>
      <w:bookmarkEnd w:id="88"/>
      <w:r w:rsidR="002731FF">
        <w:t>instance</w:t>
      </w:r>
      <w:bookmarkEnd w:id="89"/>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77777777" w:rsidR="002731FF" w:rsidRDefault="002731FF" w:rsidP="002731FF">
      <w:pPr>
        <w:pStyle w:val="B1"/>
        <w:rPr>
          <w:highlight w:val="yellow"/>
        </w:rPr>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xml:space="preserve">] bitstreams </w:t>
      </w:r>
      <w:r w:rsidRPr="00082793">
        <w:rPr>
          <w:highlight w:val="yellow"/>
        </w:rPr>
        <w:t>[TBD:</w:t>
      </w:r>
      <w:r>
        <w:rPr>
          <w:highlight w:val="yellow"/>
        </w:rPr>
        <w:t xml:space="preserve"> </w:t>
      </w:r>
      <w:r w:rsidRPr="00082793">
        <w:rPr>
          <w:highlight w:val="yellow"/>
        </w:rPr>
        <w:t>possible additional requirements]</w:t>
      </w:r>
    </w:p>
    <w:p w14:paraId="4B06BBDC" w14:textId="77777777" w:rsidR="002731FF" w:rsidRPr="001A196B" w:rsidRDefault="002731FF" w:rsidP="002731FF">
      <w:r w:rsidRPr="00082793">
        <w:rPr>
          <w:highlight w:val="yellow"/>
        </w:rPr>
        <w:t>[Editor’s note: not present</w:t>
      </w:r>
      <w:r>
        <w:rPr>
          <w:highlight w:val="yellow"/>
        </w:rPr>
        <w:t xml:space="preserve"> </w:t>
      </w:r>
      <w:r w:rsidRPr="00082793">
        <w:rPr>
          <w:highlight w:val="yellow"/>
        </w:rPr>
        <w:t>in TS 26.511]</w:t>
      </w:r>
      <w:r>
        <w:t>.</w:t>
      </w:r>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50937C44" w14:textId="3644BDF8" w:rsidR="00E95AA8" w:rsidRPr="00EC5822" w:rsidRDefault="00E95AA8" w:rsidP="00E95AA8">
      <w:pPr>
        <w:pStyle w:val="Heading3"/>
      </w:pPr>
      <w:bookmarkStart w:id="90" w:name="_Toc130832419"/>
      <w:bookmarkStart w:id="91" w:name="_Toc132137253"/>
      <w:bookmarkStart w:id="92" w:name="_Toc134709900"/>
      <w:bookmarkStart w:id="93" w:name="_Toc152694558"/>
      <w:r>
        <w:lastRenderedPageBreak/>
        <w:t>7</w:t>
      </w:r>
      <w:r w:rsidRPr="00EC5822">
        <w:t>.</w:t>
      </w:r>
      <w:r>
        <w:t>1</w:t>
      </w:r>
      <w:r w:rsidRPr="00EC5822">
        <w:t>.</w:t>
      </w:r>
      <w:r>
        <w:t>2</w:t>
      </w:r>
      <w:r w:rsidRPr="00EC5822">
        <w:tab/>
      </w:r>
      <w:r>
        <w:t xml:space="preserve">Concurrent </w:t>
      </w:r>
      <w:r w:rsidR="003447B1">
        <w:t>d</w:t>
      </w:r>
      <w:r>
        <w:t xml:space="preserve">ecoding </w:t>
      </w:r>
      <w:bookmarkEnd w:id="90"/>
      <w:bookmarkEnd w:id="91"/>
      <w:r w:rsidR="003447B1">
        <w:t>c</w:t>
      </w:r>
      <w:r>
        <w:t>apabilities</w:t>
      </w:r>
      <w:bookmarkEnd w:id="92"/>
      <w:bookmarkEnd w:id="93"/>
    </w:p>
    <w:p w14:paraId="59737185" w14:textId="77777777" w:rsidR="002731FF" w:rsidRDefault="002731FF" w:rsidP="002731FF">
      <w:r w:rsidRPr="00082793">
        <w:rPr>
          <w:highlight w:val="yellow"/>
        </w:rPr>
        <w:t>[Editor’s note: The technical details of the concurrent decoder instances definition in this clause will be further checked</w:t>
      </w:r>
      <w:r>
        <w:rPr>
          <w:highlight w:val="yellow"/>
        </w:rPr>
        <w:t>.</w:t>
      </w:r>
      <w:r w:rsidRPr="00082793">
        <w:rPr>
          <w:highlight w:val="yellow"/>
        </w:rPr>
        <w:t>]</w:t>
      </w:r>
    </w:p>
    <w:p w14:paraId="3CD6D7DA" w14:textId="77777777" w:rsidR="002731FF" w:rsidRPr="00082793" w:rsidRDefault="002731FF" w:rsidP="002731FF">
      <w:pPr>
        <w:rPr>
          <w:b/>
          <w:bCs/>
          <w:sz w:val="24"/>
          <w:szCs w:val="24"/>
        </w:rPr>
      </w:pPr>
      <w:r w:rsidRPr="00082793">
        <w:rPr>
          <w:b/>
          <w:bCs/>
          <w:sz w:val="24"/>
          <w:szCs w:val="24"/>
          <w:highlight w:val="yellow"/>
        </w:rPr>
        <w:t>[</w:t>
      </w:r>
    </w:p>
    <w:p w14:paraId="1923AC8D" w14:textId="77777777" w:rsidR="002731FF" w:rsidRDefault="002731FF" w:rsidP="002731FF">
      <w:pPr>
        <w:pStyle w:val="Heading4"/>
      </w:pPr>
      <w:bookmarkStart w:id="94" w:name="_Toc152694559"/>
      <w:r>
        <w:t>7.1.2.1</w:t>
      </w:r>
      <w:r>
        <w:tab/>
        <w:t>Definition</w:t>
      </w:r>
      <w:bookmarkEnd w:id="94"/>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Heading4"/>
      </w:pPr>
      <w:bookmarkStart w:id="95" w:name="_Toc152694560"/>
      <w:r>
        <w:t>7.1.2.2</w:t>
      </w:r>
      <w:r>
        <w:tab/>
        <w:t>Capabilities</w:t>
      </w:r>
      <w:bookmarkEnd w:id="95"/>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AVC-UHD-Dec-4</w:t>
      </w:r>
      <w:r>
        <w:t>;</w:t>
      </w:r>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lastRenderedPageBreak/>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AVC-8K-Dec-8</w:t>
      </w:r>
      <w:r>
        <w:t>;</w:t>
      </w:r>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023E6EA0" w14:textId="77777777" w:rsidR="002731FF" w:rsidRPr="0079347F" w:rsidRDefault="002731FF" w:rsidP="002731FF">
      <w:pPr>
        <w:rPr>
          <w:b/>
          <w:bCs/>
          <w:sz w:val="24"/>
          <w:szCs w:val="24"/>
        </w:rPr>
      </w:pPr>
      <w:r w:rsidRPr="00082793">
        <w:rPr>
          <w:b/>
          <w:bCs/>
          <w:sz w:val="24"/>
          <w:szCs w:val="24"/>
          <w:highlight w:val="yellow"/>
        </w:rPr>
        <w:t>]</w:t>
      </w:r>
    </w:p>
    <w:p w14:paraId="5F7DD6DE" w14:textId="0EAFDD09" w:rsidR="00E95AA8" w:rsidRDefault="00E95AA8" w:rsidP="00E95AA8">
      <w:pPr>
        <w:pStyle w:val="Heading2"/>
        <w:rPr>
          <w:lang w:val="en-US"/>
        </w:rPr>
      </w:pPr>
      <w:bookmarkStart w:id="96" w:name="_Toc134709901"/>
      <w:bookmarkStart w:id="97" w:name="_Toc152694561"/>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96"/>
      <w:bookmarkEnd w:id="97"/>
    </w:p>
    <w:p w14:paraId="79A8F0DD" w14:textId="50785500" w:rsidR="00E95AA8" w:rsidRPr="001A196B" w:rsidRDefault="00E95AA8" w:rsidP="00E95AA8">
      <w:pPr>
        <w:pStyle w:val="Heading3"/>
      </w:pPr>
      <w:bookmarkStart w:id="98" w:name="_Toc130832418"/>
      <w:bookmarkStart w:id="99" w:name="_Toc132137252"/>
      <w:bookmarkStart w:id="100" w:name="_Toc134709902"/>
      <w:bookmarkStart w:id="101" w:name="_Toc152694562"/>
      <w:r>
        <w:t>7.2.1</w:t>
      </w:r>
      <w:r w:rsidRPr="001A196B">
        <w:tab/>
      </w:r>
      <w:r w:rsidR="002731FF">
        <w:t>Single encoder instance</w:t>
      </w:r>
      <w:bookmarkEnd w:id="101"/>
      <w:r w:rsidR="002731FF">
        <w:t xml:space="preserve"> </w:t>
      </w:r>
      <w:bookmarkEnd w:id="98"/>
      <w:bookmarkEnd w:id="99"/>
      <w:bookmarkEnd w:id="100"/>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second; </w:t>
      </w:r>
    </w:p>
    <w:p w14:paraId="35592660" w14:textId="77777777" w:rsidR="002731FF" w:rsidRPr="00C45808" w:rsidRDefault="002731FF" w:rsidP="002731FF">
      <w:pPr>
        <w:pStyle w:val="B2"/>
      </w:pPr>
      <w:r w:rsidRPr="00C45808">
        <w:t>-</w:t>
      </w:r>
      <w:r w:rsidRPr="00C45808">
        <w:tab/>
        <w:t xml:space="preserve">up to a frame size of 8,192 macroblocks; </w:t>
      </w:r>
    </w:p>
    <w:p w14:paraId="38220EE9" w14:textId="77777777" w:rsidR="002731FF" w:rsidRPr="00C45808" w:rsidRDefault="002731FF" w:rsidP="002731FF">
      <w:pPr>
        <w:pStyle w:val="B2"/>
      </w:pPr>
      <w:r w:rsidRPr="00C45808">
        <w:t>-</w:t>
      </w:r>
      <w:r w:rsidRPr="00C45808">
        <w:tab/>
        <w:t xml:space="preserve">up to 240 frames per second; </w:t>
      </w:r>
    </w:p>
    <w:p w14:paraId="0DA2D8EA" w14:textId="77777777" w:rsidR="002731FF" w:rsidRPr="00C45808" w:rsidRDefault="002731FF" w:rsidP="002731FF">
      <w:pPr>
        <w:pStyle w:val="B2"/>
      </w:pPr>
      <w:r w:rsidRPr="00C45808">
        <w:t>-</w:t>
      </w:r>
      <w:r w:rsidRPr="00C45808">
        <w:tab/>
        <w:t>the chroma format being 4:2:0; and</w:t>
      </w:r>
    </w:p>
    <w:p w14:paraId="3B683B6F" w14:textId="77777777" w:rsidR="002731FF" w:rsidRPr="00082793" w:rsidRDefault="002731FF" w:rsidP="002731FF">
      <w:pPr>
        <w:pStyle w:val="B2"/>
      </w:pPr>
      <w:r w:rsidRPr="00C45808">
        <w:t>-</w:t>
      </w:r>
      <w:r w:rsidRPr="00C45808">
        <w:tab/>
        <w:t>the bit depth being 8 bit;</w:t>
      </w:r>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second; </w:t>
      </w:r>
    </w:p>
    <w:p w14:paraId="6A7EE72E" w14:textId="77777777" w:rsidR="002731FF" w:rsidRPr="00C53C72" w:rsidRDefault="002731FF" w:rsidP="002731FF">
      <w:pPr>
        <w:pStyle w:val="B2"/>
      </w:pPr>
      <w:r w:rsidRPr="00C53C72">
        <w:t>-</w:t>
      </w:r>
      <w:r w:rsidRPr="00C53C72">
        <w:tab/>
        <w:t xml:space="preserve">up to a luma picture size of 2,228,224 samples; </w:t>
      </w:r>
    </w:p>
    <w:p w14:paraId="2177CCEB" w14:textId="77777777" w:rsidR="002731FF" w:rsidRPr="00C53C72" w:rsidRDefault="002731FF" w:rsidP="002731FF">
      <w:pPr>
        <w:pStyle w:val="B2"/>
      </w:pPr>
      <w:r w:rsidRPr="00C53C72">
        <w:t>-</w:t>
      </w:r>
      <w:r w:rsidRPr="00C53C72">
        <w:tab/>
        <w:t xml:space="preserve">up to 240 frames per second;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the bit depth being either 8 or 10 bit;</w:t>
      </w:r>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second;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samples;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second;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the bit depth being either 8 or 10 bit;</w:t>
      </w:r>
    </w:p>
    <w:p w14:paraId="3ADD28F0" w14:textId="50A778A9" w:rsidR="00E95AA8" w:rsidRDefault="00E95AA8" w:rsidP="00E95AA8">
      <w:pPr>
        <w:pStyle w:val="Heading2"/>
        <w:rPr>
          <w:lang w:val="en-US"/>
        </w:rPr>
      </w:pPr>
      <w:bookmarkStart w:id="102" w:name="_Toc132967048"/>
      <w:bookmarkStart w:id="103" w:name="_Toc134709903"/>
      <w:bookmarkStart w:id="104" w:name="_Toc152694563"/>
      <w:r>
        <w:lastRenderedPageBreak/>
        <w:t>7</w:t>
      </w:r>
      <w:bookmarkEnd w:id="102"/>
      <w:r w:rsidRPr="002107D3">
        <w:rPr>
          <w:lang w:val="en-US"/>
        </w:rPr>
        <w:t>.3</w:t>
      </w:r>
      <w:r>
        <w:rPr>
          <w:lang w:val="en-US"/>
        </w:rPr>
        <w:tab/>
      </w:r>
      <w:r w:rsidRPr="002107D3">
        <w:rPr>
          <w:lang w:val="en-US"/>
        </w:rPr>
        <w:t xml:space="preserve">Scene </w:t>
      </w:r>
      <w:r w:rsidR="003447B1">
        <w:rPr>
          <w:lang w:val="en-US"/>
        </w:rPr>
        <w:t>p</w:t>
      </w:r>
      <w:r w:rsidRPr="002107D3">
        <w:rPr>
          <w:lang w:val="en-US"/>
        </w:rPr>
        <w:t xml:space="preserve">rocessing </w:t>
      </w:r>
      <w:r w:rsidR="003447B1">
        <w:rPr>
          <w:lang w:val="en-US"/>
        </w:rPr>
        <w:t>c</w:t>
      </w:r>
      <w:r w:rsidRPr="002107D3">
        <w:rPr>
          <w:lang w:val="en-US"/>
        </w:rPr>
        <w:t>apabilities</w:t>
      </w:r>
      <w:bookmarkEnd w:id="103"/>
      <w:bookmarkEnd w:id="104"/>
    </w:p>
    <w:p w14:paraId="07AD8874" w14:textId="77777777" w:rsidR="003B5870" w:rsidRDefault="003B5870" w:rsidP="003B5870">
      <w:pPr>
        <w:pStyle w:val="Heading3"/>
      </w:pPr>
      <w:bookmarkStart w:id="105" w:name="_Toc152694564"/>
      <w:r>
        <w:t>7.3.1</w:t>
      </w:r>
      <w:r>
        <w:tab/>
        <w:t>General</w:t>
      </w:r>
      <w:bookmarkEnd w:id="105"/>
    </w:p>
    <w:p w14:paraId="27588E7A" w14:textId="77777777" w:rsidR="003B5870" w:rsidRDefault="003B5870" w:rsidP="003B5870">
      <w:r>
        <w:t>This clause defines scene processing capabilities that enable AR and XR experiences.</w:t>
      </w:r>
    </w:p>
    <w:p w14:paraId="0B5EAAFA" w14:textId="77777777" w:rsidR="003B5870" w:rsidRDefault="003B5870" w:rsidP="003B5870">
      <w:r>
        <w:t>In clause 7.3.2, glTF-based Scene Description capabilities are defined.</w:t>
      </w:r>
    </w:p>
    <w:p w14:paraId="49D1E554" w14:textId="77777777" w:rsidR="003B5870" w:rsidRPr="003B5870" w:rsidRDefault="003B5870" w:rsidP="003B5870">
      <w:pPr>
        <w:pStyle w:val="NO"/>
      </w:pPr>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p>
    <w:p w14:paraId="14579D50" w14:textId="77777777" w:rsidR="003B5870" w:rsidRDefault="003B5870" w:rsidP="003B5870">
      <w:pPr>
        <w:pStyle w:val="Heading3"/>
      </w:pPr>
      <w:bookmarkStart w:id="106" w:name="_Toc152694565"/>
      <w:r>
        <w:t>7.3.2</w:t>
      </w:r>
      <w:r>
        <w:tab/>
      </w:r>
      <w:bookmarkStart w:id="107" w:name="_Hlk150948002"/>
      <w:r>
        <w:t>glTF</w:t>
      </w:r>
      <w:bookmarkEnd w:id="107"/>
      <w:r>
        <w:t>-based Scene Description capabilities</w:t>
      </w:r>
      <w:bookmarkEnd w:id="106"/>
    </w:p>
    <w:p w14:paraId="003AB8B8" w14:textId="77777777" w:rsidR="003B5870" w:rsidRPr="005E5238" w:rsidRDefault="003B5870" w:rsidP="003B5870">
      <w:r>
        <w:t>This clause defines client cababilities for rendering and presenting Scene Description based on</w:t>
      </w:r>
      <w:r w:rsidRPr="00CB6F38">
        <w:t xml:space="preserve"> </w:t>
      </w:r>
      <w:r w:rsidRPr="001E447D">
        <w:t xml:space="preserve">glTF2.0 </w:t>
      </w:r>
      <w:r>
        <w:t>[12]. Additional extended capabilites are defined, primarily to support real-time media based on the extensions defined in the MPEG-I Scene Description in ISO/IEC 23090-14 [9].</w:t>
      </w:r>
    </w:p>
    <w:p w14:paraId="67CD163A" w14:textId="77777777" w:rsidR="003B5870" w:rsidRPr="002B0404" w:rsidRDefault="003B5870" w:rsidP="003B5870">
      <w:pPr>
        <w:rPr>
          <w:lang w:val="en-US"/>
        </w:rPr>
      </w:pPr>
      <w:r>
        <w:rPr>
          <w:lang w:val="en-US"/>
        </w:rPr>
        <w:t>The following scene processing capabilities are defined.</w:t>
      </w:r>
    </w:p>
    <w:p w14:paraId="41DA8F6E" w14:textId="77777777" w:rsidR="003B5870" w:rsidRDefault="003B5870" w:rsidP="003B5870">
      <w:pPr>
        <w:pStyle w:val="B1"/>
        <w:rPr>
          <w:b/>
          <w:bCs/>
        </w:rPr>
      </w:pPr>
      <w:r>
        <w:rPr>
          <w:b/>
          <w:bCs/>
        </w:rPr>
        <w:t>-</w:t>
      </w:r>
      <w:r>
        <w:rPr>
          <w:b/>
          <w:bCs/>
        </w:rPr>
        <w:tab/>
        <w:t>SD-Rendering-</w:t>
      </w:r>
      <w:r w:rsidRPr="005E5238">
        <w:rPr>
          <w:b/>
          <w:bCs/>
        </w:rPr>
        <w:t>glTF</w:t>
      </w:r>
      <w:r>
        <w:rPr>
          <w:b/>
          <w:bCs/>
        </w:rPr>
        <w:t xml:space="preserve">-Core: </w:t>
      </w:r>
      <w:r>
        <w:t>T</w:t>
      </w:r>
      <w:r w:rsidRPr="001E447D">
        <w:t xml:space="preserve">he capability to process glTF2.0 </w:t>
      </w:r>
      <w:r>
        <w:t xml:space="preserve">[12]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p>
    <w:p w14:paraId="78BD4773" w14:textId="77777777" w:rsidR="003B5870" w:rsidRPr="001E447D" w:rsidRDefault="003B5870" w:rsidP="003B5870">
      <w:pPr>
        <w:pStyle w:val="B2"/>
        <w:rPr>
          <w:b/>
          <w:bCs/>
        </w:rPr>
      </w:pPr>
      <w:r>
        <w:t>-</w:t>
      </w:r>
      <w:r>
        <w:tab/>
      </w:r>
      <w:r w:rsidRPr="00FA6460">
        <w:t>T</w:t>
      </w:r>
      <w:r>
        <w:t xml:space="preserve">he glTF 2.0 </w:t>
      </w:r>
      <w:r w:rsidRPr="001E447D">
        <w:t>scene</w:t>
      </w:r>
      <w:r>
        <w:t xml:space="preserve"> description can either be a standalone JSON file or an encapsulated GLB file.</w:t>
      </w:r>
    </w:p>
    <w:p w14:paraId="106AF47A" w14:textId="77777777" w:rsidR="003B5870" w:rsidRDefault="003B5870" w:rsidP="003B5870">
      <w:pPr>
        <w:pStyle w:val="B2"/>
      </w:pPr>
      <w:r>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p>
    <w:p w14:paraId="72319CCC" w14:textId="77777777" w:rsidR="003B5870" w:rsidRDefault="003B5870" w:rsidP="003B5870">
      <w:pPr>
        <w:pStyle w:val="B2"/>
      </w:pPr>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p>
    <w:p w14:paraId="74592BF4" w14:textId="77777777" w:rsidR="003B5870" w:rsidRDefault="003B5870" w:rsidP="003B5870">
      <w:pPr>
        <w:pStyle w:val="B2"/>
      </w:pPr>
      <w:r>
        <w:t>-</w:t>
      </w:r>
      <w:r>
        <w:tab/>
      </w:r>
      <w:r w:rsidRPr="00022711">
        <w:t>T</w:t>
      </w:r>
      <w:r>
        <w:t xml:space="preserve">he glTF 2.0 </w:t>
      </w:r>
      <w:r w:rsidRPr="001E447D">
        <w:t>scene</w:t>
      </w:r>
      <w:r>
        <w:t xml:space="preserve"> description can use </w:t>
      </w:r>
      <w:r w:rsidRPr="001E447D">
        <w:t>glTF2.0 animations and skinning</w:t>
      </w:r>
      <w:r>
        <w:t>.</w:t>
      </w:r>
    </w:p>
    <w:p w14:paraId="1BF81492" w14:textId="77777777" w:rsidR="003B5870" w:rsidRPr="002C0D16" w:rsidRDefault="003B5870" w:rsidP="003B5870">
      <w:pPr>
        <w:pStyle w:val="B2"/>
      </w:pPr>
      <w:r>
        <w:t>-</w:t>
      </w:r>
      <w:r>
        <w:tab/>
      </w:r>
      <w:r w:rsidRPr="00022711">
        <w:t>T</w:t>
      </w:r>
      <w:r>
        <w:t xml:space="preserve">he glTF 2.0 </w:t>
      </w:r>
      <w:r w:rsidRPr="001E447D">
        <w:t>scene</w:t>
      </w:r>
      <w:r>
        <w:t xml:space="preserve"> description can use the </w:t>
      </w:r>
      <w:bookmarkStart w:id="108" w:name="MCCQCTEMPBM_00000122"/>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bookmarkEnd w:id="108"/>
      <w:r>
        <w:t xml:space="preserve"> and </w:t>
      </w:r>
      <w:bookmarkStart w:id="109" w:name="MCCQCTEMPBM_00000123"/>
      <w:r w:rsidRPr="005E5238">
        <w:rPr>
          <w:rFonts w:ascii="Courier New" w:hAnsi="Courier New" w:cs="Courier New"/>
        </w:rPr>
        <w:t>KHR_materials_specular</w:t>
      </w:r>
      <w:bookmarkEnd w:id="109"/>
      <w:r>
        <w:t xml:space="preserve"> extensions.</w:t>
      </w:r>
    </w:p>
    <w:p w14:paraId="1739F24B" w14:textId="77777777" w:rsidR="003B5870" w:rsidRDefault="003B5870" w:rsidP="003B5870">
      <w:pPr>
        <w:pStyle w:val="B1"/>
      </w:pPr>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[9-11] and to render the described scenes with the following restrictions: </w:t>
      </w:r>
    </w:p>
    <w:p w14:paraId="2510E524" w14:textId="77777777" w:rsidR="003B5870" w:rsidRPr="002B0404" w:rsidRDefault="003B5870" w:rsidP="003B5870">
      <w:pPr>
        <w:pStyle w:val="B2"/>
      </w:pPr>
      <w:r w:rsidRPr="002B0404">
        <w:t>-</w:t>
      </w:r>
      <w:r w:rsidRPr="002B0404">
        <w:tab/>
        <w:t xml:space="preserve">The MPEG-I Scene Description document </w:t>
      </w:r>
      <w:r>
        <w:t>can</w:t>
      </w:r>
      <w:r w:rsidRPr="002B0404">
        <w:t xml:space="preserve"> use the </w:t>
      </w:r>
      <w:bookmarkStart w:id="110" w:name="MCCQCTEMPBM_00000124"/>
      <w:r w:rsidRPr="005E5238">
        <w:rPr>
          <w:rFonts w:ascii="Courier New" w:hAnsi="Courier New" w:cs="Courier New"/>
        </w:rPr>
        <w:t>MPEG_media</w:t>
      </w:r>
      <w:bookmarkEnd w:id="110"/>
      <w:r w:rsidRPr="002B0404">
        <w:t xml:space="preserve"> extension.</w:t>
      </w:r>
    </w:p>
    <w:p w14:paraId="14334AE8" w14:textId="77777777" w:rsidR="003B5870" w:rsidRPr="002B0404" w:rsidRDefault="003B5870" w:rsidP="003B5870">
      <w:pPr>
        <w:pStyle w:val="B2"/>
      </w:pPr>
      <w:r w:rsidRPr="002B0404">
        <w:t>-</w:t>
      </w:r>
      <w:r w:rsidRPr="002B0404">
        <w:tab/>
        <w:t xml:space="preserve">The MPEG-I Scene Description document </w:t>
      </w:r>
      <w:r>
        <w:t>can</w:t>
      </w:r>
      <w:r w:rsidRPr="002B0404">
        <w:t xml:space="preserve"> use the </w:t>
      </w:r>
      <w:bookmarkStart w:id="111" w:name="MCCQCTEMPBM_00000125"/>
      <w:r w:rsidRPr="005E5238">
        <w:rPr>
          <w:rFonts w:ascii="Courier New" w:hAnsi="Courier New" w:cs="Courier New"/>
        </w:rPr>
        <w:t>MPEG_accessor_timed</w:t>
      </w:r>
      <w:bookmarkEnd w:id="111"/>
      <w:r w:rsidRPr="002B0404">
        <w:t xml:space="preserve"> and the MPEG_buffer_circular extensions.</w:t>
      </w:r>
    </w:p>
    <w:p w14:paraId="0ECD5BEF" w14:textId="77777777" w:rsidR="003B5870" w:rsidRPr="002B0404" w:rsidRDefault="003B5870" w:rsidP="003B5870">
      <w:pPr>
        <w:pStyle w:val="B2"/>
      </w:pPr>
      <w:r w:rsidRPr="002B0404">
        <w:t>-</w:t>
      </w:r>
      <w:r w:rsidRPr="002B0404">
        <w:tab/>
        <w:t xml:space="preserve">The MPEG-I Scene Description document </w:t>
      </w:r>
      <w:r>
        <w:t>can</w:t>
      </w:r>
      <w:r w:rsidRPr="002B0404">
        <w:t xml:space="preserve"> use the </w:t>
      </w:r>
      <w:bookmarkStart w:id="112" w:name="MCCQCTEMPBM_00000126"/>
      <w:r w:rsidRPr="005E5238">
        <w:rPr>
          <w:rFonts w:ascii="Courier New" w:hAnsi="Courier New" w:cs="Courier New"/>
        </w:rPr>
        <w:t>MPEG_texture_video</w:t>
      </w:r>
      <w:bookmarkEnd w:id="112"/>
      <w:r w:rsidRPr="002B0404">
        <w:t xml:space="preserve"> extension.</w:t>
      </w:r>
    </w:p>
    <w:p w14:paraId="774C9565" w14:textId="77777777" w:rsidR="003B5870" w:rsidRPr="002B0404" w:rsidRDefault="003B5870" w:rsidP="003B5870">
      <w:pPr>
        <w:pStyle w:val="B2"/>
      </w:pPr>
      <w:r w:rsidRPr="002B0404">
        <w:t xml:space="preserve">- </w:t>
      </w:r>
      <w:r w:rsidRPr="002B0404">
        <w:tab/>
        <w:t xml:space="preserve">The MPEG-I Scene Description document </w:t>
      </w:r>
      <w:r>
        <w:t>can</w:t>
      </w:r>
      <w:r w:rsidRPr="002B0404">
        <w:t xml:space="preserve"> use the </w:t>
      </w:r>
      <w:bookmarkStart w:id="113" w:name="MCCQCTEMPBM_00000127"/>
      <w:r w:rsidRPr="005E5238">
        <w:rPr>
          <w:rFonts w:ascii="Courier New" w:hAnsi="Courier New" w:cs="Courier New"/>
        </w:rPr>
        <w:t>MPEG_audio_spatial</w:t>
      </w:r>
      <w:bookmarkEnd w:id="113"/>
      <w:r w:rsidRPr="002B0404">
        <w:t xml:space="preserve"> extension.</w:t>
      </w:r>
    </w:p>
    <w:p w14:paraId="500C3F06" w14:textId="77777777" w:rsidR="003B5870" w:rsidRPr="002B0404" w:rsidRDefault="003B5870" w:rsidP="003B5870">
      <w:pPr>
        <w:pStyle w:val="B2"/>
      </w:pPr>
      <w:r w:rsidRPr="002B0404">
        <w:t>-</w:t>
      </w:r>
      <w:r w:rsidRPr="002B0404">
        <w:tab/>
        <w:t xml:space="preserve">The MPEG-I Scene Description document </w:t>
      </w:r>
      <w:r>
        <w:t>can</w:t>
      </w:r>
      <w:r w:rsidRPr="002B0404">
        <w:t xml:space="preserve"> use the scene description update mechanism as defined in clause 5.2.4 of [9].</w:t>
      </w:r>
    </w:p>
    <w:p w14:paraId="00DAA26C" w14:textId="77777777" w:rsidR="003B5870" w:rsidRPr="002B0404" w:rsidRDefault="003B5870" w:rsidP="003B5870">
      <w:pPr>
        <w:pStyle w:val="B2"/>
      </w:pPr>
      <w:r>
        <w:t>-</w:t>
      </w:r>
      <w:r>
        <w:tab/>
        <w:t>Processing of scene description updates as defined in ISO/IEC 23090-14 [9] to allow the device to contribute to a scene description of a dynamic shared scene.</w:t>
      </w:r>
    </w:p>
    <w:p w14:paraId="5E95C985" w14:textId="77777777" w:rsidR="003B5870" w:rsidRDefault="003B5870" w:rsidP="003B5870">
      <w:pPr>
        <w:pStyle w:val="B2"/>
      </w:pPr>
      <w:r>
        <w:t>-</w:t>
      </w:r>
      <w:r>
        <w:tab/>
      </w:r>
      <w:r w:rsidRPr="002B0404">
        <w:t xml:space="preserve">The MPEG-I Scene Description document </w:t>
      </w:r>
      <w:r>
        <w:t>can</w:t>
      </w:r>
      <w:r w:rsidRPr="002B0404">
        <w:t xml:space="preserve"> use at least 4 materials using video textures</w:t>
      </w:r>
    </w:p>
    <w:p w14:paraId="3360EDAD" w14:textId="77777777" w:rsidR="003B5870" w:rsidRPr="002B0404" w:rsidRDefault="003B5870" w:rsidP="003B5870">
      <w:pPr>
        <w:pStyle w:val="NO"/>
      </w:pPr>
      <w:r>
        <w:t>NOTE: This functionality implies that at least 4 concurrent video decoder instances are available</w:t>
      </w:r>
    </w:p>
    <w:p w14:paraId="288ADC8B" w14:textId="77777777" w:rsidR="003B5870" w:rsidRDefault="003B5870" w:rsidP="003B5870">
      <w:pPr>
        <w:pStyle w:val="B2"/>
      </w:pPr>
      <w:r>
        <w:t>[-</w:t>
      </w:r>
      <w:r>
        <w:tab/>
      </w:r>
      <w:r w:rsidRPr="002B0404">
        <w:t xml:space="preserve">The MPEG-I Scene Description document </w:t>
      </w:r>
      <w:r>
        <w:t>can</w:t>
      </w:r>
      <w:r w:rsidRPr="002B0404">
        <w:t xml:space="preserve"> use at least </w:t>
      </w:r>
      <w:r>
        <w:t>4</w:t>
      </w:r>
      <w:r w:rsidRPr="002B0404">
        <w:t xml:space="preserve"> object-based mono audio sources, which allows for relatively simple audio support.</w:t>
      </w:r>
    </w:p>
    <w:p w14:paraId="723B7A0A" w14:textId="77777777" w:rsidR="003B5870" w:rsidRDefault="003B5870" w:rsidP="003B5870">
      <w:pPr>
        <w:pStyle w:val="NO"/>
      </w:pPr>
      <w:r>
        <w:lastRenderedPageBreak/>
        <w:t>NOTE: This functionality implies that at least 4 concurrent mono sources are available as the output of the audio decoding engine instances are available, potentially requiring concurrent audio decoder instances]</w:t>
      </w:r>
    </w:p>
    <w:p w14:paraId="6EC5BEA7" w14:textId="77777777" w:rsidR="003B5870" w:rsidRPr="002B0404" w:rsidRDefault="003B5870" w:rsidP="003B5870">
      <w:pPr>
        <w:pStyle w:val="NO"/>
      </w:pPr>
      <w:r>
        <w:t>Editor’s Note: the audio-specific minimal support, such as the type of audio sources and the number of audio sources to support as part of this capability, are to be agreed with the Audio SWG.</w:t>
      </w:r>
    </w:p>
    <w:p w14:paraId="332FF199" w14:textId="77777777" w:rsidR="003B5870" w:rsidRPr="00567618" w:rsidRDefault="003B5870" w:rsidP="003B5870">
      <w:pPr>
        <w:pStyle w:val="B1"/>
      </w:pPr>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[9-11] with the following restrictions</w:t>
      </w:r>
      <w:r w:rsidRPr="00567618">
        <w:t>:</w:t>
      </w:r>
    </w:p>
    <w:p w14:paraId="515447D5" w14:textId="77777777" w:rsidR="003B5870" w:rsidRDefault="003B5870" w:rsidP="003B5870">
      <w:pPr>
        <w:pStyle w:val="B2"/>
      </w:pPr>
      <w:r>
        <w:t>-</w:t>
      </w:r>
      <w:r>
        <w:tab/>
        <w:t xml:space="preserve">The MPEG-I Scene Description document can use the </w:t>
      </w:r>
      <w:bookmarkStart w:id="114" w:name="MCCQCTEMPBM_00000128"/>
      <w:r w:rsidRPr="005E5238">
        <w:rPr>
          <w:rFonts w:ascii="Courier New" w:hAnsi="Courier New" w:cs="Courier New"/>
        </w:rPr>
        <w:t>MPEG_anchor</w:t>
      </w:r>
      <w:bookmarkEnd w:id="114"/>
      <w:r>
        <w:t xml:space="preserve"> extension.</w:t>
      </w:r>
    </w:p>
    <w:p w14:paraId="29549AA2" w14:textId="77777777" w:rsidR="003B5870" w:rsidRDefault="003B5870" w:rsidP="003B5870">
      <w:pPr>
        <w:pStyle w:val="B2"/>
      </w:pPr>
      <w:r>
        <w:t>-</w:t>
      </w:r>
      <w:r>
        <w:tab/>
        <w:t xml:space="preserve">The MPEG-I Scene Description document can use the </w:t>
      </w:r>
      <w:bookmarkStart w:id="115" w:name="MCCQCTEMPBM_00000129"/>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bookmarkEnd w:id="115"/>
      <w:r>
        <w:t xml:space="preserve"> and the </w:t>
      </w:r>
      <w:bookmarkStart w:id="116" w:name="MCCQCTEMPBM_00000130"/>
      <w:r w:rsidRPr="005E5238">
        <w:rPr>
          <w:rFonts w:ascii="Courier New" w:hAnsi="Courier New" w:cs="Courier New"/>
        </w:rPr>
        <w:t>MPEG_lights_texture_based</w:t>
      </w:r>
      <w:bookmarkEnd w:id="116"/>
      <w:r>
        <w:t xml:space="preserve"> extensions.</w:t>
      </w:r>
    </w:p>
    <w:p w14:paraId="2DBD140A" w14:textId="77777777" w:rsidR="003B5870" w:rsidRPr="00942581" w:rsidRDefault="003B5870" w:rsidP="003B5870">
      <w:pPr>
        <w:pStyle w:val="B1"/>
      </w:pPr>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 xml:space="preserve">process the following glTF 2.0 extensions defined in [11] to </w:t>
      </w:r>
      <w:r>
        <w:t>enable user input and</w:t>
      </w:r>
      <w:r w:rsidRPr="00942581">
        <w:t xml:space="preserve"> local interaction </w:t>
      </w:r>
      <w:r>
        <w:t>processing</w:t>
      </w:r>
      <w:r w:rsidRPr="00942581">
        <w:t>.</w:t>
      </w:r>
    </w:p>
    <w:p w14:paraId="49B69FA5" w14:textId="77777777" w:rsidR="003B5870" w:rsidRPr="005E5238" w:rsidRDefault="003B5870" w:rsidP="003B5870">
      <w:pPr>
        <w:pStyle w:val="B2"/>
      </w:pPr>
      <w:r>
        <w:t>-</w:t>
      </w:r>
      <w:r>
        <w:tab/>
        <w:t xml:space="preserve">The MPEG-I Scene Description document can use the </w:t>
      </w:r>
      <w:bookmarkStart w:id="117" w:name="MCCQCTEMPBM_00000131"/>
      <w:r w:rsidRPr="005E5238">
        <w:rPr>
          <w:rFonts w:ascii="Courier New" w:hAnsi="Courier New" w:cs="Courier New"/>
        </w:rPr>
        <w:t>MPEG_scene_interactivity</w:t>
      </w:r>
      <w:bookmarkEnd w:id="117"/>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p>
    <w:p w14:paraId="70BBF67B" w14:textId="301BCA5F" w:rsidR="003B5870" w:rsidRPr="004F760E" w:rsidRDefault="003B5870" w:rsidP="004F760E">
      <w:pPr>
        <w:pStyle w:val="B2"/>
        <w:rPr>
          <w:rFonts w:ascii="Courier New" w:hAnsi="Courier New" w:cs="Courier New"/>
        </w:rPr>
      </w:pPr>
      <w:r>
        <w:t>-</w:t>
      </w:r>
      <w:r>
        <w:tab/>
        <w:t xml:space="preserve">The MPEG-I Scene Description document can use the </w:t>
      </w:r>
      <w:bookmarkStart w:id="118" w:name="MCCQCTEMPBM_00000132"/>
      <w:r w:rsidRPr="005E5238">
        <w:rPr>
          <w:rFonts w:ascii="Courier New" w:hAnsi="Courier New" w:cs="Courier New"/>
        </w:rPr>
        <w:t>MPEG_scene_interactivity</w:t>
      </w:r>
      <w:bookmarkEnd w:id="118"/>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bookmarkStart w:id="119" w:name="MCCQCTEMPBM_00000133"/>
    </w:p>
    <w:p w14:paraId="0DD197B0" w14:textId="3AD9CB34" w:rsidR="00E95AA8" w:rsidRPr="00F226E8" w:rsidRDefault="00E95AA8" w:rsidP="00E95AA8">
      <w:pPr>
        <w:pStyle w:val="Heading2"/>
        <w:rPr>
          <w:lang w:val="en-US"/>
        </w:rPr>
      </w:pPr>
      <w:bookmarkStart w:id="120" w:name="_Toc134709904"/>
      <w:bookmarkStart w:id="121" w:name="_Toc152694566"/>
      <w:bookmarkEnd w:id="119"/>
      <w:r>
        <w:rPr>
          <w:lang w:val="en-US"/>
        </w:rPr>
        <w:t>7</w:t>
      </w:r>
      <w:r w:rsidRPr="002107D3">
        <w:rPr>
          <w:lang w:val="en-US"/>
        </w:rPr>
        <w:t>.4</w:t>
      </w:r>
      <w:r w:rsidRPr="002107D3">
        <w:rPr>
          <w:lang w:val="en-US"/>
        </w:rPr>
        <w:tab/>
        <w:t xml:space="preserve">Capability </w:t>
      </w:r>
      <w:r w:rsidR="003447B1">
        <w:rPr>
          <w:lang w:val="en-US"/>
        </w:rPr>
        <w:t>e</w:t>
      </w:r>
      <w:r w:rsidRPr="002107D3">
        <w:rPr>
          <w:lang w:val="en-US"/>
        </w:rPr>
        <w:t>xchange</w:t>
      </w:r>
      <w:bookmarkEnd w:id="120"/>
      <w:bookmarkEnd w:id="121"/>
    </w:p>
    <w:p w14:paraId="30487EF3" w14:textId="106B9D54" w:rsidR="00EE33C7" w:rsidRPr="00F226E8" w:rsidRDefault="0054143F" w:rsidP="00F226E8">
      <w:pPr>
        <w:rPr>
          <w:lang w:val="en-US"/>
        </w:rPr>
      </w:pPr>
      <w:r w:rsidRPr="004F760E">
        <w:rPr>
          <w:highlight w:val="yellow"/>
          <w:lang w:val="en-US"/>
        </w:rPr>
        <w:t>TBD</w:t>
      </w:r>
    </w:p>
    <w:p w14:paraId="337AF5F6" w14:textId="2EA50478" w:rsidR="00EE33C7" w:rsidRDefault="00E95AA8" w:rsidP="00EE33C7">
      <w:pPr>
        <w:pStyle w:val="Heading1"/>
        <w:rPr>
          <w:lang w:val="en-US"/>
        </w:rPr>
      </w:pPr>
      <w:bookmarkStart w:id="122" w:name="_Toc152694567"/>
      <w:r>
        <w:rPr>
          <w:lang w:val="en-US"/>
        </w:rPr>
        <w:t>8</w:t>
      </w:r>
      <w:r w:rsidR="00EE33C7">
        <w:rPr>
          <w:lang w:val="en-US"/>
        </w:rPr>
        <w:tab/>
        <w:t xml:space="preserve">Audio </w:t>
      </w:r>
      <w:r w:rsidR="00302956">
        <w:rPr>
          <w:lang w:val="en-US"/>
        </w:rPr>
        <w:t xml:space="preserve">functions and </w:t>
      </w:r>
      <w:r w:rsidR="00EE33C7">
        <w:rPr>
          <w:lang w:val="en-US"/>
        </w:rPr>
        <w:t>capabilities</w:t>
      </w:r>
      <w:bookmarkEnd w:id="122"/>
    </w:p>
    <w:p w14:paraId="32E72886" w14:textId="080748CD" w:rsidR="003371AE" w:rsidRDefault="003371AE" w:rsidP="004F760E">
      <w:pPr>
        <w:pStyle w:val="Heading2"/>
      </w:pPr>
      <w:bookmarkStart w:id="123" w:name="_Toc143775474"/>
      <w:bookmarkStart w:id="124" w:name="_Toc152694568"/>
      <w:r>
        <w:t>8</w:t>
      </w:r>
      <w:r w:rsidRPr="001A196B">
        <w:t>.</w:t>
      </w:r>
      <w:r>
        <w:t>1</w:t>
      </w:r>
      <w:r w:rsidRPr="001A196B">
        <w:tab/>
      </w:r>
      <w:r>
        <w:t>Audio/Speech Decoding</w:t>
      </w:r>
      <w:bookmarkEnd w:id="123"/>
      <w:bookmarkEnd w:id="124"/>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1FF17932" w:rsidR="003371AE" w:rsidRDefault="003371AE" w:rsidP="003371AE">
      <w:pPr>
        <w:pStyle w:val="B1"/>
      </w:pPr>
      <w:r>
        <w:t xml:space="preserve">- </w:t>
      </w:r>
      <w:r>
        <w:tab/>
      </w:r>
      <w:r w:rsidRPr="003827D4">
        <w:rPr>
          <w:b/>
        </w:rPr>
        <w:t>EVS</w:t>
      </w:r>
      <w:r>
        <w:rPr>
          <w:b/>
        </w:rPr>
        <w:t>-Dec</w:t>
      </w:r>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22322D07" w:rsidR="003371AE" w:rsidRDefault="003371AE" w:rsidP="003371AE">
      <w:pPr>
        <w:pStyle w:val="B1"/>
      </w:pPr>
      <w:r>
        <w:t xml:space="preserve">- </w:t>
      </w:r>
      <w:r>
        <w:tab/>
      </w:r>
      <w:r w:rsidRPr="0066270C">
        <w:rPr>
          <w:b/>
        </w:rPr>
        <w:t>IVAS-</w:t>
      </w:r>
      <w:r w:rsidRPr="00C520CF">
        <w:rPr>
          <w:b/>
          <w:highlight w:val="yellow"/>
        </w:rPr>
        <w:t>[</w:t>
      </w:r>
      <w:r>
        <w:rPr>
          <w:b/>
          <w:highlight w:val="yellow"/>
        </w:rPr>
        <w:t>Editor’s note:</w:t>
      </w:r>
      <w:r w:rsidRPr="0066270C">
        <w:rPr>
          <w:b/>
          <w:highlight w:val="yellow"/>
        </w:rPr>
        <w:t xml:space="preserve"> IVAS level TBD</w:t>
      </w:r>
      <w:r w:rsidRPr="00C520CF">
        <w:rPr>
          <w:b/>
          <w:highlight w:val="yellow"/>
        </w:rPr>
        <w:t>]</w:t>
      </w:r>
      <w:r w:rsidRPr="0066270C">
        <w:rPr>
          <w:b/>
        </w:rPr>
        <w:t>-Dec</w:t>
      </w:r>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72D41358" w:rsidR="003371AE" w:rsidRDefault="003371AE" w:rsidP="003371AE">
      <w:pPr>
        <w:pStyle w:val="B1"/>
      </w:pPr>
      <w:r>
        <w:t xml:space="preserve">- </w:t>
      </w:r>
      <w:r>
        <w:tab/>
      </w:r>
      <w:r w:rsidRPr="00C520CF">
        <w:rPr>
          <w:b/>
          <w:bCs/>
        </w:rPr>
        <w:t>EVS-</w:t>
      </w:r>
      <w:r>
        <w:rPr>
          <w:b/>
          <w:bCs/>
        </w:rPr>
        <w:t>Dec-</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3ECABE86" w:rsidR="003371AE" w:rsidRDefault="003371AE" w:rsidP="003371AE">
      <w:pPr>
        <w:pStyle w:val="B1"/>
      </w:pPr>
      <w:r>
        <w:t xml:space="preserve">- </w:t>
      </w:r>
      <w:r>
        <w:tab/>
      </w:r>
      <w:r w:rsidRPr="00C520CF">
        <w:rPr>
          <w:b/>
          <w:bCs/>
        </w:rPr>
        <w:t>EVS-</w:t>
      </w:r>
      <w:r w:rsidRPr="00CE136C">
        <w:rPr>
          <w:b/>
          <w:bCs/>
        </w:rPr>
        <w:t>Dec-</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27B9950" w14:textId="5E2F72EA" w:rsidR="003371AE" w:rsidRDefault="003371AE" w:rsidP="004F760E">
      <w:pPr>
        <w:pStyle w:val="Heading2"/>
      </w:pPr>
      <w:bookmarkStart w:id="125" w:name="_Toc143775475"/>
      <w:bookmarkStart w:id="126" w:name="_Toc152694569"/>
      <w:r>
        <w:t>8</w:t>
      </w:r>
      <w:r w:rsidRPr="001A196B">
        <w:t>.</w:t>
      </w:r>
      <w:r w:rsidR="00B879C4">
        <w:t>2</w:t>
      </w:r>
      <w:r w:rsidRPr="001A196B">
        <w:tab/>
      </w:r>
      <w:r>
        <w:t>Audio/Speech Encoding</w:t>
      </w:r>
      <w:bookmarkEnd w:id="125"/>
      <w:bookmarkEnd w:id="126"/>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58D1D0E9" w:rsidR="003371AE" w:rsidRDefault="003371AE" w:rsidP="003371AE">
      <w:pPr>
        <w:pStyle w:val="B1"/>
      </w:pPr>
      <w:r>
        <w:t xml:space="preserve">- </w:t>
      </w:r>
      <w:r>
        <w:tab/>
      </w:r>
      <w:r w:rsidRPr="008E12AB">
        <w:rPr>
          <w:b/>
          <w:bCs/>
        </w:rPr>
        <w:t>EVS-Enc</w:t>
      </w:r>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68E0480F" w:rsidR="003371AE" w:rsidRDefault="003371AE" w:rsidP="003371AE">
      <w:pPr>
        <w:pStyle w:val="B1"/>
      </w:pPr>
      <w:r>
        <w:t xml:space="preserve">- </w:t>
      </w:r>
      <w:r>
        <w:tab/>
      </w:r>
      <w:r w:rsidRPr="008E12AB">
        <w:rPr>
          <w:b/>
          <w:bCs/>
        </w:rPr>
        <w:t>IVAS-</w:t>
      </w:r>
      <w:r w:rsidRPr="00C520CF">
        <w:rPr>
          <w:b/>
          <w:highlight w:val="yellow"/>
        </w:rPr>
        <w:t>[</w:t>
      </w:r>
      <w:r>
        <w:rPr>
          <w:b/>
          <w:highlight w:val="yellow"/>
        </w:rPr>
        <w:t>Editor’s note:</w:t>
      </w:r>
      <w:r w:rsidRPr="0066270C">
        <w:rPr>
          <w:b/>
          <w:highlight w:val="yellow"/>
        </w:rPr>
        <w:t xml:space="preserve"> IVAS level TBD</w:t>
      </w:r>
      <w:r w:rsidRPr="00C520CF">
        <w:rPr>
          <w:b/>
          <w:highlight w:val="yellow"/>
        </w:rPr>
        <w:t>]</w:t>
      </w:r>
      <w:r>
        <w:rPr>
          <w:b/>
        </w:rPr>
        <w:t>-</w:t>
      </w:r>
      <w:r w:rsidRPr="008E12AB">
        <w:rPr>
          <w:b/>
          <w:bCs/>
        </w:rPr>
        <w:t>Enc</w:t>
      </w:r>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410489BD" w14:textId="3A7C38D0" w:rsidR="00C300FF" w:rsidRDefault="00E95AA8" w:rsidP="00C300FF">
      <w:pPr>
        <w:pStyle w:val="Heading1"/>
        <w:rPr>
          <w:lang w:val="en-US"/>
        </w:rPr>
      </w:pPr>
      <w:bookmarkStart w:id="127" w:name="_Toc152694570"/>
      <w:r>
        <w:rPr>
          <w:lang w:val="en-US"/>
        </w:rPr>
        <w:lastRenderedPageBreak/>
        <w:t>9</w:t>
      </w:r>
      <w:r w:rsidR="00C300FF">
        <w:rPr>
          <w:lang w:val="en-US"/>
        </w:rPr>
        <w:tab/>
        <w:t xml:space="preserve">QoE </w:t>
      </w:r>
      <w:r w:rsidR="003447B1">
        <w:rPr>
          <w:lang w:val="en-US"/>
        </w:rPr>
        <w:t>m</w:t>
      </w:r>
      <w:r w:rsidR="00C300FF">
        <w:rPr>
          <w:lang w:val="en-US"/>
        </w:rPr>
        <w:t>etrics</w:t>
      </w:r>
      <w:bookmarkEnd w:id="127"/>
    </w:p>
    <w:p w14:paraId="634121B0" w14:textId="77777777" w:rsidR="00F226E8" w:rsidRPr="00A563B3" w:rsidRDefault="00F226E8" w:rsidP="00F226E8">
      <w:pPr>
        <w:rPr>
          <w:highlight w:val="yellow"/>
        </w:rPr>
      </w:pPr>
      <w:r w:rsidRPr="00F226E8">
        <w:rPr>
          <w:highlight w:val="yellow"/>
        </w:rPr>
        <w:t>[</w:t>
      </w:r>
      <w:r w:rsidRPr="00A563B3">
        <w:rPr>
          <w:highlight w:val="yellow"/>
        </w:rPr>
        <w:t>Editor’s note: related WID objectives</w:t>
      </w:r>
    </w:p>
    <w:p w14:paraId="54B64B88" w14:textId="77777777" w:rsidR="00F226E8" w:rsidRPr="00A563B3" w:rsidRDefault="00F226E8" w:rsidP="00F226E8">
      <w:pPr>
        <w:rPr>
          <w:highlight w:val="yellow"/>
        </w:rPr>
      </w:pPr>
      <w:r w:rsidRPr="00A563B3">
        <w:rPr>
          <w:highlight w:val="yellow"/>
        </w:rPr>
        <w:t>Identify which QoE metrics from VR QoE metrics can be reused or enhanced for AR media (e.g., resolution per eye, Field of view (FOV), round-trip interaction delay, etc.) and define relevant KPIs that are dedicated to AR/MR</w:t>
      </w:r>
    </w:p>
    <w:p w14:paraId="707C7E24" w14:textId="77777777" w:rsidR="00F226E8" w:rsidRPr="00A563B3" w:rsidRDefault="00F226E8" w:rsidP="00F226E8">
      <w:pPr>
        <w:rPr>
          <w:highlight w:val="yellow"/>
        </w:rPr>
      </w:pPr>
      <w:r w:rsidRPr="00A563B3">
        <w:rPr>
          <w:highlight w:val="yellow"/>
        </w:rPr>
        <w:t>Specify additional relevant KPIs and simple QoE Metrics for AR media</w:t>
      </w:r>
      <w:r w:rsidRPr="00F226E8">
        <w:rPr>
          <w:highlight w:val="yellow"/>
        </w:rPr>
        <w:t>]</w:t>
      </w:r>
    </w:p>
    <w:p w14:paraId="250B44D0" w14:textId="77777777" w:rsidR="00191307" w:rsidRDefault="00191307" w:rsidP="00B12996">
      <w:pPr>
        <w:pStyle w:val="Heading2"/>
      </w:pPr>
      <w:bookmarkStart w:id="128" w:name="_Toc152694571"/>
      <w:r>
        <w:t>9.1</w:t>
      </w:r>
      <w:r>
        <w:tab/>
        <w:t>Metrics and Observation Points</w:t>
      </w:r>
      <w:bookmarkEnd w:id="128"/>
    </w:p>
    <w:p w14:paraId="3C5B9DAE" w14:textId="77777777" w:rsidR="00191307" w:rsidRDefault="00191307" w:rsidP="00B12996">
      <w:pPr>
        <w:pStyle w:val="Heading3"/>
      </w:pPr>
      <w:bookmarkStart w:id="129" w:name="_Toc152694572"/>
      <w:r>
        <w:t>9.1.1</w:t>
      </w:r>
      <w:r>
        <w:tab/>
        <w:t>Overview</w:t>
      </w:r>
      <w:bookmarkEnd w:id="129"/>
    </w:p>
    <w:p w14:paraId="4E8AE0C0" w14:textId="21BCE5F1" w:rsidR="00C300FF" w:rsidRDefault="00191307" w:rsidP="00191307">
      <w:r>
        <w:t xml:space="preserve">The Observation Points (OPs) are defined to support the definition of the corresponding metrics. This specification defines four observation points as shown in Figure 9.1.1-1.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p>
    <w:p w14:paraId="77CE6685" w14:textId="69A96AC7" w:rsidR="00191307" w:rsidRDefault="00191307" w:rsidP="00191307">
      <w:pPr>
        <w:pStyle w:val="TH"/>
      </w:pPr>
      <w:r w:rsidRPr="00191307">
        <w:rPr>
          <w:noProof/>
        </w:rPr>
        <w:drawing>
          <wp:inline distT="0" distB="0" distL="0" distR="0" wp14:anchorId="23725519" wp14:editId="7D13FE33">
            <wp:extent cx="6122035" cy="3416935"/>
            <wp:effectExtent l="0" t="0" r="0" b="0"/>
            <wp:docPr id="8278146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p>
    <w:p w14:paraId="43CA9C4F" w14:textId="33C65C37" w:rsidR="00191307" w:rsidRDefault="00191307" w:rsidP="00191307">
      <w:pPr>
        <w:pStyle w:val="TF"/>
      </w:pPr>
      <w:r w:rsidRPr="00191307">
        <w:t xml:space="preserve">Figure 9.1.1-1 </w:t>
      </w:r>
      <w:r>
        <w:t>-</w:t>
      </w:r>
      <w:r w:rsidRPr="00191307">
        <w:t xml:space="preserve"> Observation Points in the XR Baseline Client</w:t>
      </w:r>
    </w:p>
    <w:p w14:paraId="58C3EE4D" w14:textId="7B87B591" w:rsidR="00191307" w:rsidRDefault="00191307" w:rsidP="00B12996">
      <w:pPr>
        <w:pStyle w:val="Heading3"/>
      </w:pPr>
      <w:bookmarkStart w:id="130" w:name="_Toc152694573"/>
      <w:r>
        <w:t>9.1.2</w:t>
      </w:r>
      <w:r>
        <w:tab/>
        <w:t>Observation Point 1: XR Runtime information</w:t>
      </w:r>
      <w:bookmarkEnd w:id="130"/>
    </w:p>
    <w:p w14:paraId="6F99DB1F" w14:textId="77777777" w:rsidR="00191307" w:rsidRDefault="00191307" w:rsidP="00191307">
      <w:r>
        <w:t>Observation point 1 (OP-1) is derived from the XR Runtime API. The OP-1 observes information exchanged between the XR Runtime on one side and the XR Source Management, the Presentation Engine and the application on the other side, i.e. on IF-1.</w:t>
      </w:r>
    </w:p>
    <w:p w14:paraId="7C782001" w14:textId="77777777" w:rsidR="00191307" w:rsidRDefault="00191307" w:rsidP="00191307">
      <w:r>
        <w:t>On observation point 1, the following observed information is defined:</w:t>
      </w:r>
    </w:p>
    <w:p w14:paraId="2770CE5C" w14:textId="1BDA3E9F" w:rsidR="00191307" w:rsidRDefault="00191307" w:rsidP="00191307">
      <w:r w:rsidRPr="00B12996">
        <w:rPr>
          <w:highlight w:val="yellow"/>
        </w:rPr>
        <w:t>[Editor’s note: define the observed information that is later used in the metrics definition</w:t>
      </w:r>
    </w:p>
    <w:p w14:paraId="553C9E82" w14:textId="77777777" w:rsidR="00652E79" w:rsidRDefault="00652E79" w:rsidP="004F760E">
      <w:pPr>
        <w:pStyle w:val="B1"/>
      </w:pPr>
      <w:r>
        <w:t>-</w:t>
      </w:r>
      <w:r>
        <w:tab/>
        <w:t>XR runtime clock</w:t>
      </w:r>
    </w:p>
    <w:p w14:paraId="1199B7B3" w14:textId="77777777" w:rsidR="00652E79" w:rsidRDefault="00652E79" w:rsidP="004F760E">
      <w:pPr>
        <w:pStyle w:val="B1"/>
      </w:pPr>
      <w:r>
        <w:t>-</w:t>
      </w:r>
      <w:r>
        <w:tab/>
        <w:t>Actual presentation/display time</w:t>
      </w:r>
    </w:p>
    <w:p w14:paraId="512909AB" w14:textId="77777777" w:rsidR="00652E79" w:rsidRDefault="00652E79" w:rsidP="004F760E">
      <w:pPr>
        <w:pStyle w:val="B1"/>
      </w:pPr>
      <w:r>
        <w:t>-</w:t>
      </w:r>
      <w:r>
        <w:tab/>
        <w:t>Actual playout frame rate</w:t>
      </w:r>
    </w:p>
    <w:p w14:paraId="2E64D571" w14:textId="77777777" w:rsidR="00652E79" w:rsidRDefault="00652E79" w:rsidP="004F760E">
      <w:pPr>
        <w:pStyle w:val="B1"/>
      </w:pPr>
      <w:r>
        <w:lastRenderedPageBreak/>
        <w:t>-</w:t>
      </w:r>
      <w:r>
        <w:tab/>
        <w:t>Viewer pose prediction and pose prediction parameters</w:t>
      </w:r>
    </w:p>
    <w:p w14:paraId="6D5D0E3D" w14:textId="77777777" w:rsidR="00652E79" w:rsidRDefault="00652E79" w:rsidP="004F760E">
      <w:pPr>
        <w:pStyle w:val="B1"/>
      </w:pPr>
      <w:r>
        <w:t>-</w:t>
      </w:r>
      <w:r>
        <w:tab/>
        <w:t>Projection parameters</w:t>
      </w:r>
    </w:p>
    <w:p w14:paraId="25F83139" w14:textId="77777777" w:rsidR="00652E79" w:rsidRDefault="00652E79" w:rsidP="004F760E">
      <w:pPr>
        <w:pStyle w:val="B1"/>
      </w:pPr>
      <w:r>
        <w:t>-</w:t>
      </w:r>
      <w:r>
        <w:tab/>
        <w:t>Tracking pose prediction parameters</w:t>
      </w:r>
    </w:p>
    <w:p w14:paraId="3D85234F" w14:textId="77777777" w:rsidR="00652E79" w:rsidRDefault="00652E79" w:rsidP="004F760E">
      <w:pPr>
        <w:pStyle w:val="B1"/>
      </w:pPr>
      <w:r>
        <w:t>-</w:t>
      </w:r>
      <w:r>
        <w:tab/>
        <w:t>user input actions and the time when the action is made</w:t>
      </w:r>
    </w:p>
    <w:p w14:paraId="37A8721B" w14:textId="77777777" w:rsidR="00652E79" w:rsidRDefault="00652E79" w:rsidP="004F760E">
      <w:pPr>
        <w:pStyle w:val="B1"/>
      </w:pPr>
      <w:r>
        <w:t>-</w:t>
      </w:r>
      <w:r>
        <w:tab/>
        <w:t>Rendering loop status</w:t>
      </w:r>
    </w:p>
    <w:p w14:paraId="542E3892" w14:textId="77777777" w:rsidR="00652E79" w:rsidRDefault="00652E79" w:rsidP="004F760E">
      <w:pPr>
        <w:pStyle w:val="B1"/>
      </w:pPr>
      <w:r>
        <w:t>-</w:t>
      </w:r>
      <w:r>
        <w:tab/>
        <w:t>Camera information</w:t>
      </w:r>
    </w:p>
    <w:p w14:paraId="248131DF" w14:textId="0C3D0CD0" w:rsidR="00652E79" w:rsidRDefault="00652E79" w:rsidP="00652E79">
      <w:r>
        <w:t>]</w:t>
      </w:r>
    </w:p>
    <w:p w14:paraId="2DA96CF9" w14:textId="77777777" w:rsidR="00191307" w:rsidRDefault="00191307" w:rsidP="00B12996">
      <w:pPr>
        <w:pStyle w:val="Heading3"/>
      </w:pPr>
      <w:bookmarkStart w:id="131" w:name="_Toc152694574"/>
      <w:r>
        <w:t>9.1.3</w:t>
      </w:r>
      <w:r>
        <w:tab/>
        <w:t>Observation Point 2</w:t>
      </w:r>
      <w:bookmarkEnd w:id="131"/>
    </w:p>
    <w:p w14:paraId="57C66638" w14:textId="77777777" w:rsidR="00191307" w:rsidRDefault="00191307" w:rsidP="00191307">
      <w:r>
        <w:t>Observation point 2 (OP-2) observes information at the input of the Scene Manager, i.e. on IF-9 for data received from the Media Access Function and the IF-10 for information exchanged between the Scene Manager and the application.</w:t>
      </w:r>
    </w:p>
    <w:p w14:paraId="714C6368" w14:textId="77777777" w:rsidR="00191307" w:rsidRDefault="00191307" w:rsidP="00191307">
      <w:r>
        <w:t>On observation point 2, the following observed information is defined:</w:t>
      </w:r>
    </w:p>
    <w:p w14:paraId="1A8E90A8" w14:textId="1EA120F2" w:rsidR="00191307" w:rsidRDefault="00191307" w:rsidP="00191307">
      <w:pPr>
        <w:rPr>
          <w:highlight w:val="yellow"/>
        </w:rPr>
      </w:pPr>
      <w:r w:rsidRPr="00B12996">
        <w:rPr>
          <w:highlight w:val="yellow"/>
        </w:rPr>
        <w:t>[Editor’s note: define the observed information that is later used in the metrics definition</w:t>
      </w:r>
    </w:p>
    <w:p w14:paraId="003F6C03" w14:textId="77777777" w:rsidR="003D3B82" w:rsidRDefault="003D3B82" w:rsidP="004F760E">
      <w:pPr>
        <w:pStyle w:val="B1"/>
      </w:pPr>
      <w:r>
        <w:t>-</w:t>
      </w:r>
      <w:r>
        <w:tab/>
        <w:t>Media resolution</w:t>
      </w:r>
    </w:p>
    <w:p w14:paraId="1C1F54EE" w14:textId="77777777" w:rsidR="003D3B82" w:rsidRDefault="003D3B82" w:rsidP="004F760E">
      <w:pPr>
        <w:pStyle w:val="B1"/>
      </w:pPr>
      <w:r>
        <w:t>-</w:t>
      </w:r>
      <w:r>
        <w:tab/>
        <w:t>Media codec</w:t>
      </w:r>
    </w:p>
    <w:p w14:paraId="7909FDE2" w14:textId="77777777" w:rsidR="003D3B82" w:rsidRDefault="003D3B82" w:rsidP="004F760E">
      <w:pPr>
        <w:pStyle w:val="B1"/>
      </w:pPr>
      <w:r>
        <w:t>-</w:t>
      </w:r>
      <w:r>
        <w:tab/>
        <w:t>Media frame rate</w:t>
      </w:r>
    </w:p>
    <w:p w14:paraId="0F5DC403" w14:textId="77777777" w:rsidR="003D3B82" w:rsidRDefault="003D3B82" w:rsidP="004F760E">
      <w:pPr>
        <w:pStyle w:val="B1"/>
      </w:pPr>
      <w:r>
        <w:t>-</w:t>
      </w:r>
      <w:r>
        <w:tab/>
        <w:t>Media decoding time</w:t>
      </w:r>
    </w:p>
    <w:p w14:paraId="725A94C5" w14:textId="1B3552C7" w:rsidR="003D3B82" w:rsidRPr="00B12996" w:rsidRDefault="003D3B82" w:rsidP="003D3B82">
      <w:pPr>
        <w:rPr>
          <w:highlight w:val="yellow"/>
        </w:rPr>
      </w:pPr>
      <w:r>
        <w:t>]</w:t>
      </w:r>
    </w:p>
    <w:p w14:paraId="6A504AE1" w14:textId="25DEFB9E" w:rsidR="00191307" w:rsidRDefault="00191307" w:rsidP="00B12996">
      <w:pPr>
        <w:pStyle w:val="Heading3"/>
      </w:pPr>
      <w:bookmarkStart w:id="132" w:name="_Toc152694575"/>
      <w:r>
        <w:t>9.1.4</w:t>
      </w:r>
      <w:r>
        <w:tab/>
        <w:t>Observation Point 3</w:t>
      </w:r>
      <w:bookmarkEnd w:id="132"/>
    </w:p>
    <w:p w14:paraId="25558F61" w14:textId="77777777" w:rsidR="00191307" w:rsidRDefault="00191307" w:rsidP="00191307">
      <w:r>
        <w:t>Observation point 3 (OP-3) is derived from the API which exchanges information between the XR Source Management and the Media Access Functions. It corresponds to the IF-3 interface.</w:t>
      </w:r>
    </w:p>
    <w:p w14:paraId="5E6A3675" w14:textId="77777777" w:rsidR="00191307" w:rsidRDefault="00191307" w:rsidP="00191307">
      <w:r>
        <w:t>On observation point 3, the following observed information is defined:</w:t>
      </w:r>
    </w:p>
    <w:p w14:paraId="2BB80584" w14:textId="77777777" w:rsidR="00191307" w:rsidRPr="00B12996" w:rsidRDefault="00191307" w:rsidP="00191307">
      <w:pPr>
        <w:rPr>
          <w:highlight w:val="yellow"/>
        </w:rPr>
      </w:pPr>
      <w:r w:rsidRPr="00B12996">
        <w:rPr>
          <w:highlight w:val="yellow"/>
        </w:rPr>
        <w:t>[Editor’s note: define the observed information that is later used in the metrics definition]</w:t>
      </w:r>
    </w:p>
    <w:p w14:paraId="4DB858B7" w14:textId="64D04145" w:rsidR="00191307" w:rsidRDefault="00191307" w:rsidP="00B12996">
      <w:pPr>
        <w:pStyle w:val="Heading3"/>
      </w:pPr>
      <w:bookmarkStart w:id="133" w:name="_Toc152694576"/>
      <w:r>
        <w:t>9.1.5</w:t>
      </w:r>
      <w:r>
        <w:tab/>
        <w:t>Observation Point 4</w:t>
      </w:r>
      <w:bookmarkEnd w:id="133"/>
    </w:p>
    <w:p w14:paraId="3430546D" w14:textId="77777777" w:rsidR="00191307" w:rsidRDefault="00191307" w:rsidP="00191307">
      <w:r>
        <w:t>Observation point 4 (OP-4) observes information between the Media Access Function and the 5G System, i.e. on IF-4 interface.</w:t>
      </w:r>
    </w:p>
    <w:p w14:paraId="3D239B4F" w14:textId="77777777" w:rsidR="00191307" w:rsidRDefault="00191307" w:rsidP="00191307">
      <w:r>
        <w:t>On observation point , the following observed information is defined:</w:t>
      </w:r>
    </w:p>
    <w:p w14:paraId="4D068258" w14:textId="2679ACD2" w:rsidR="00191307" w:rsidRDefault="00191307" w:rsidP="00191307">
      <w:pPr>
        <w:rPr>
          <w:highlight w:val="yellow"/>
        </w:rPr>
      </w:pPr>
      <w:r w:rsidRPr="00B12996">
        <w:rPr>
          <w:highlight w:val="yellow"/>
        </w:rPr>
        <w:t>[Editor’s note: define the observed information that is later used in the metrics definition</w:t>
      </w:r>
    </w:p>
    <w:p w14:paraId="74A27BB7" w14:textId="77777777" w:rsidR="003D3B82" w:rsidRDefault="003D3B82" w:rsidP="004F760E">
      <w:pPr>
        <w:pStyle w:val="B1"/>
      </w:pPr>
      <w:r>
        <w:t>-</w:t>
      </w:r>
      <w:r>
        <w:tab/>
        <w:t>The media type</w:t>
      </w:r>
    </w:p>
    <w:p w14:paraId="095012D5" w14:textId="1870FF4A" w:rsidR="003D3B82" w:rsidRDefault="003D3B82" w:rsidP="003D3B82">
      <w:r w:rsidRPr="003D3B82">
        <w:t>]</w:t>
      </w:r>
    </w:p>
    <w:p w14:paraId="43784518" w14:textId="77777777" w:rsidR="003D3B82" w:rsidRDefault="003D3B82" w:rsidP="004F760E">
      <w:pPr>
        <w:pStyle w:val="Heading2"/>
      </w:pPr>
      <w:bookmarkStart w:id="134" w:name="_Toc152694577"/>
      <w:r>
        <w:t>9.2</w:t>
      </w:r>
      <w:r>
        <w:tab/>
        <w:t>Metrics Definitions</w:t>
      </w:r>
      <w:bookmarkEnd w:id="134"/>
    </w:p>
    <w:p w14:paraId="77FF7CE3" w14:textId="77777777" w:rsidR="003D3B82" w:rsidRDefault="003D3B82" w:rsidP="004F760E">
      <w:pPr>
        <w:pStyle w:val="Heading3"/>
      </w:pPr>
      <w:bookmarkStart w:id="135" w:name="_Toc152694578"/>
      <w:r>
        <w:t>9.2.1</w:t>
      </w:r>
      <w:r>
        <w:tab/>
        <w:t>Latency metrics</w:t>
      </w:r>
      <w:bookmarkEnd w:id="135"/>
    </w:p>
    <w:p w14:paraId="1F670D99" w14:textId="77777777" w:rsidR="003D3B82" w:rsidRDefault="003D3B82" w:rsidP="003D3B82">
      <w:r>
        <w:t>To enable good XR experiences, it is relevant to monitor latencies such as the pose-to-render-to-photon.</w:t>
      </w:r>
    </w:p>
    <w:p w14:paraId="4F81673F" w14:textId="77777777" w:rsidR="003D3B82" w:rsidRDefault="003D3B82" w:rsidP="003D3B82">
      <w:r>
        <w:lastRenderedPageBreak/>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3D2602CC" w14:textId="2DFE944A" w:rsidR="003D3B82" w:rsidRDefault="003D3B82" w:rsidP="003D3B82">
      <w:r>
        <w:t>Table 9.2.1-1 provides time information that may be gathered to compute the latency metrics. The observation points to collect the time information are indicated per device type.</w:t>
      </w:r>
    </w:p>
    <w:p w14:paraId="6A82FE90" w14:textId="6A8DD0FA" w:rsidR="003D3B82" w:rsidRDefault="000C254E" w:rsidP="004F760E">
      <w:pPr>
        <w:pStyle w:val="TH"/>
        <w:rPr>
          <w:highlight w:val="yellow"/>
        </w:rPr>
      </w:pPr>
      <w:r w:rsidRPr="000C254E">
        <w:t>Table 9.2.1-1: Time information for latency metrics</w:t>
      </w:r>
    </w:p>
    <w:tbl>
      <w:tblPr>
        <w:tblStyle w:val="TableGrid"/>
        <w:tblW w:w="9776" w:type="dxa"/>
        <w:tblLook w:val="0600" w:firstRow="0" w:lastRow="0" w:firstColumn="0" w:lastColumn="0" w:noHBand="1" w:noVBand="1"/>
      </w:tblPr>
      <w:tblGrid>
        <w:gridCol w:w="2830"/>
        <w:gridCol w:w="2127"/>
        <w:gridCol w:w="4819"/>
      </w:tblGrid>
      <w:tr w:rsidR="003D3B82" w:rsidRPr="003C20D9" w14:paraId="356722D5" w14:textId="77777777" w:rsidTr="004F760E">
        <w:trPr>
          <w:trHeight w:val="203"/>
        </w:trPr>
        <w:tc>
          <w:tcPr>
            <w:tcW w:w="2830" w:type="dxa"/>
          </w:tcPr>
          <w:p w14:paraId="31672EAF" w14:textId="77777777" w:rsidR="003D3B82" w:rsidRPr="00DF7281" w:rsidRDefault="003D3B82" w:rsidP="004F760E">
            <w:pPr>
              <w:pStyle w:val="TAH"/>
              <w:rPr>
                <w:lang w:val="en-US"/>
              </w:rPr>
            </w:pPr>
            <w:r w:rsidRPr="00A174AB">
              <w:rPr>
                <w:lang w:eastAsia="zh-CN"/>
              </w:rPr>
              <w:t>Observation Point</w:t>
            </w:r>
          </w:p>
        </w:tc>
        <w:tc>
          <w:tcPr>
            <w:tcW w:w="2127" w:type="dxa"/>
            <w:noWrap/>
          </w:tcPr>
          <w:p w14:paraId="5E76C2BE" w14:textId="77777777" w:rsidR="003D3B82" w:rsidRPr="00AC077C" w:rsidRDefault="003D3B82" w:rsidP="004F760E">
            <w:pPr>
              <w:pStyle w:val="TAH"/>
              <w:rPr>
                <w:lang w:val="en-US"/>
              </w:rPr>
            </w:pPr>
            <w:r w:rsidRPr="00AC077C">
              <w:rPr>
                <w:lang w:eastAsia="zh-CN"/>
              </w:rPr>
              <w:t>Time information</w:t>
            </w:r>
          </w:p>
        </w:tc>
        <w:tc>
          <w:tcPr>
            <w:tcW w:w="4819" w:type="dxa"/>
          </w:tcPr>
          <w:p w14:paraId="0D19E4B1" w14:textId="77777777" w:rsidR="003D3B82" w:rsidRPr="00AC077C" w:rsidRDefault="003D3B82" w:rsidP="004F760E">
            <w:pPr>
              <w:pStyle w:val="TAH"/>
              <w:rPr>
                <w:lang w:val="en-US"/>
              </w:rPr>
            </w:pPr>
            <w:r w:rsidRPr="00AC077C">
              <w:rPr>
                <w:lang w:eastAsia="zh-CN"/>
              </w:rPr>
              <w:t>Definition</w:t>
            </w:r>
          </w:p>
        </w:tc>
      </w:tr>
      <w:tr w:rsidR="003D3B82" w:rsidRPr="00601AF7" w14:paraId="3AEE05DA" w14:textId="77777777" w:rsidTr="0059059E">
        <w:trPr>
          <w:trHeight w:val="1077"/>
        </w:trPr>
        <w:tc>
          <w:tcPr>
            <w:tcW w:w="2830" w:type="dxa"/>
            <w:vAlign w:val="center"/>
          </w:tcPr>
          <w:p w14:paraId="50B018A0" w14:textId="77777777" w:rsidR="003D3B82" w:rsidRPr="00601AF7" w:rsidRDefault="003D3B82" w:rsidP="0059059E">
            <w:pPr>
              <w:spacing w:after="0"/>
              <w:ind w:left="166"/>
              <w:jc w:val="center"/>
              <w:rPr>
                <w:lang w:val="en-US" w:eastAsia="zh-CN"/>
              </w:rPr>
            </w:pPr>
            <w:r w:rsidRPr="00601AF7">
              <w:rPr>
                <w:lang w:val="en-US" w:eastAsia="zh-CN"/>
              </w:rPr>
              <w:t>OP-</w:t>
            </w:r>
            <w:r>
              <w:rPr>
                <w:lang w:val="en-US" w:eastAsia="zh-CN"/>
              </w:rPr>
              <w:t>1</w:t>
            </w:r>
          </w:p>
        </w:tc>
        <w:tc>
          <w:tcPr>
            <w:tcW w:w="2127" w:type="dxa"/>
            <w:noWrap/>
            <w:vAlign w:val="center"/>
            <w:hideMark/>
          </w:tcPr>
          <w:p w14:paraId="0EAD8466" w14:textId="77777777" w:rsidR="003D3B82" w:rsidRPr="00601AF7" w:rsidRDefault="003D3B82" w:rsidP="0059059E">
            <w:pPr>
              <w:spacing w:after="0"/>
              <w:rPr>
                <w:lang w:val="en-US" w:eastAsia="zh-CN"/>
              </w:rPr>
            </w:pPr>
            <w:r w:rsidRPr="00601AF7">
              <w:rPr>
                <w:lang w:val="en-US" w:eastAsia="zh-CN"/>
              </w:rPr>
              <w:t>estimatedAtTime</w:t>
            </w:r>
            <w:r w:rsidRPr="00601AF7">
              <w:rPr>
                <w:lang w:val="en-US" w:eastAsia="zh-CN"/>
              </w:rPr>
              <w:br/>
              <w:t>(ref. T1)</w:t>
            </w:r>
          </w:p>
        </w:tc>
        <w:tc>
          <w:tcPr>
            <w:tcW w:w="4819" w:type="dxa"/>
            <w:hideMark/>
          </w:tcPr>
          <w:p w14:paraId="31BD0177" w14:textId="77777777" w:rsidR="003D3B82" w:rsidRPr="00601AF7" w:rsidRDefault="003D3B82" w:rsidP="0059059E">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p>
        </w:tc>
      </w:tr>
      <w:tr w:rsidR="003D3B82" w:rsidRPr="00601AF7" w14:paraId="18A193D8" w14:textId="77777777" w:rsidTr="0059059E">
        <w:trPr>
          <w:trHeight w:val="822"/>
        </w:trPr>
        <w:tc>
          <w:tcPr>
            <w:tcW w:w="2830" w:type="dxa"/>
            <w:vAlign w:val="center"/>
          </w:tcPr>
          <w:p w14:paraId="58634AF2" w14:textId="77777777" w:rsidR="003D3B82" w:rsidRPr="00601AF7" w:rsidRDefault="003D3B82" w:rsidP="0059059E">
            <w:pPr>
              <w:spacing w:after="0"/>
              <w:ind w:left="166"/>
              <w:jc w:val="center"/>
              <w:rPr>
                <w:lang w:val="en-US" w:eastAsia="zh-CN"/>
              </w:rPr>
            </w:pPr>
            <w:r w:rsidRPr="00601AF7">
              <w:rPr>
                <w:lang w:val="en-US" w:eastAsia="zh-CN"/>
              </w:rPr>
              <w:t>OP-</w:t>
            </w:r>
            <w:r>
              <w:rPr>
                <w:lang w:val="en-US" w:eastAsia="zh-CN"/>
              </w:rPr>
              <w:t>1</w:t>
            </w:r>
          </w:p>
        </w:tc>
        <w:tc>
          <w:tcPr>
            <w:tcW w:w="2127" w:type="dxa"/>
            <w:noWrap/>
            <w:vAlign w:val="center"/>
            <w:hideMark/>
          </w:tcPr>
          <w:p w14:paraId="743EFC14" w14:textId="77777777" w:rsidR="003D3B82" w:rsidRPr="00601AF7" w:rsidRDefault="003D3B82" w:rsidP="0059059E">
            <w:pPr>
              <w:spacing w:after="0"/>
              <w:rPr>
                <w:lang w:val="en-US" w:eastAsia="zh-CN"/>
              </w:rPr>
            </w:pPr>
            <w:r w:rsidRPr="00601AF7">
              <w:rPr>
                <w:lang w:val="en-US" w:eastAsia="zh-CN"/>
              </w:rPr>
              <w:t>lastChangeTime</w:t>
            </w:r>
          </w:p>
        </w:tc>
        <w:tc>
          <w:tcPr>
            <w:tcW w:w="4819" w:type="dxa"/>
            <w:hideMark/>
          </w:tcPr>
          <w:p w14:paraId="2F598720" w14:textId="77777777" w:rsidR="003D3B82" w:rsidRPr="00601AF7" w:rsidRDefault="003D3B82" w:rsidP="0059059E">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p>
        </w:tc>
      </w:tr>
      <w:tr w:rsidR="003D3B82" w:rsidRPr="00601AF7" w14:paraId="58B3E20B" w14:textId="77777777" w:rsidTr="0059059E">
        <w:trPr>
          <w:trHeight w:val="848"/>
        </w:trPr>
        <w:tc>
          <w:tcPr>
            <w:tcW w:w="2830" w:type="dxa"/>
            <w:vAlign w:val="center"/>
          </w:tcPr>
          <w:p w14:paraId="09B1884F" w14:textId="77777777" w:rsidR="003D3B82" w:rsidRPr="00601AF7" w:rsidRDefault="003D3B82" w:rsidP="0059059E">
            <w:pPr>
              <w:spacing w:after="0"/>
              <w:ind w:left="166"/>
              <w:jc w:val="center"/>
              <w:rPr>
                <w:lang w:val="en-US" w:eastAsia="zh-CN"/>
              </w:rPr>
            </w:pPr>
            <w:r w:rsidRPr="00601AF7">
              <w:rPr>
                <w:lang w:val="en-US" w:eastAsia="zh-CN"/>
              </w:rPr>
              <w:t>OP-2</w:t>
            </w:r>
          </w:p>
        </w:tc>
        <w:tc>
          <w:tcPr>
            <w:tcW w:w="2127" w:type="dxa"/>
            <w:noWrap/>
            <w:vAlign w:val="center"/>
            <w:hideMark/>
          </w:tcPr>
          <w:p w14:paraId="7AC6F312" w14:textId="77777777" w:rsidR="003D3B82" w:rsidRPr="00601AF7" w:rsidRDefault="003D3B82" w:rsidP="0059059E">
            <w:pPr>
              <w:spacing w:after="0"/>
              <w:rPr>
                <w:lang w:val="en-US" w:eastAsia="zh-CN"/>
              </w:rPr>
            </w:pPr>
            <w:r w:rsidRPr="00601AF7">
              <w:rPr>
                <w:lang w:val="en-US" w:eastAsia="zh-CN"/>
              </w:rPr>
              <w:t>sceneUpdateTime</w:t>
            </w:r>
            <w:r w:rsidRPr="00601AF7">
              <w:rPr>
                <w:lang w:val="en-US" w:eastAsia="zh-CN"/>
              </w:rPr>
              <w:br/>
              <w:t>(ref. T6)</w:t>
            </w:r>
          </w:p>
        </w:tc>
        <w:tc>
          <w:tcPr>
            <w:tcW w:w="4819" w:type="dxa"/>
            <w:hideMark/>
          </w:tcPr>
          <w:p w14:paraId="3D67F878" w14:textId="77777777" w:rsidR="003D3B82" w:rsidRPr="00601AF7" w:rsidRDefault="003D3B82" w:rsidP="0059059E">
            <w:pPr>
              <w:spacing w:after="0"/>
              <w:rPr>
                <w:lang w:val="en-US" w:eastAsia="zh-CN"/>
              </w:rPr>
            </w:pPr>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p>
        </w:tc>
      </w:tr>
      <w:tr w:rsidR="003D3B82" w:rsidRPr="00601AF7" w14:paraId="4DA0EF3B" w14:textId="77777777" w:rsidTr="0059059E">
        <w:trPr>
          <w:trHeight w:val="705"/>
        </w:trPr>
        <w:tc>
          <w:tcPr>
            <w:tcW w:w="2830" w:type="dxa"/>
            <w:vAlign w:val="center"/>
          </w:tcPr>
          <w:p w14:paraId="07F3A0A8" w14:textId="77777777" w:rsidR="003D3B82" w:rsidRPr="00601AF7" w:rsidRDefault="003D3B82" w:rsidP="0059059E">
            <w:pPr>
              <w:spacing w:after="0"/>
              <w:ind w:left="166"/>
              <w:jc w:val="center"/>
              <w:rPr>
                <w:lang w:val="en-US" w:eastAsia="zh-CN"/>
              </w:rPr>
            </w:pPr>
            <w:r w:rsidRPr="00601AF7">
              <w:rPr>
                <w:lang w:val="en-US" w:eastAsia="zh-CN"/>
              </w:rPr>
              <w:t>OP-</w:t>
            </w:r>
            <w:r>
              <w:rPr>
                <w:lang w:val="en-US" w:eastAsia="zh-CN"/>
              </w:rPr>
              <w:t>1</w:t>
            </w:r>
          </w:p>
        </w:tc>
        <w:tc>
          <w:tcPr>
            <w:tcW w:w="2127" w:type="dxa"/>
            <w:noWrap/>
            <w:vAlign w:val="center"/>
            <w:hideMark/>
          </w:tcPr>
          <w:p w14:paraId="28670CA6" w14:textId="77777777" w:rsidR="003D3B82" w:rsidRPr="00601AF7" w:rsidRDefault="003D3B82" w:rsidP="0059059E">
            <w:pPr>
              <w:spacing w:after="0"/>
              <w:rPr>
                <w:lang w:val="en-US" w:eastAsia="zh-CN"/>
              </w:rPr>
            </w:pPr>
            <w:r w:rsidRPr="00601AF7">
              <w:rPr>
                <w:lang w:val="en-US" w:eastAsia="zh-CN"/>
              </w:rPr>
              <w:t>startToRenderAtTime</w:t>
            </w:r>
            <w:r w:rsidRPr="00601AF7">
              <w:rPr>
                <w:lang w:val="en-US" w:eastAsia="zh-CN"/>
              </w:rPr>
              <w:br/>
              <w:t>(ref. T3)</w:t>
            </w:r>
          </w:p>
        </w:tc>
        <w:tc>
          <w:tcPr>
            <w:tcW w:w="4819" w:type="dxa"/>
            <w:hideMark/>
          </w:tcPr>
          <w:p w14:paraId="145CF7F3" w14:textId="77777777" w:rsidR="003D3B82" w:rsidRPr="00601AF7" w:rsidRDefault="003D3B82" w:rsidP="0059059E">
            <w:pPr>
              <w:spacing w:after="0"/>
              <w:rPr>
                <w:lang w:val="en-US" w:eastAsia="zh-CN"/>
              </w:rPr>
            </w:pPr>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p>
        </w:tc>
      </w:tr>
      <w:tr w:rsidR="003D3B82" w:rsidRPr="00601AF7" w14:paraId="0CF74DF7" w14:textId="77777777" w:rsidTr="0059059E">
        <w:trPr>
          <w:trHeight w:val="255"/>
        </w:trPr>
        <w:tc>
          <w:tcPr>
            <w:tcW w:w="2830" w:type="dxa"/>
            <w:vAlign w:val="center"/>
          </w:tcPr>
          <w:p w14:paraId="32068EFD" w14:textId="77777777" w:rsidR="003D3B82" w:rsidRPr="00601AF7" w:rsidRDefault="003D3B82" w:rsidP="0059059E">
            <w:pPr>
              <w:spacing w:after="0"/>
              <w:ind w:left="166"/>
              <w:jc w:val="center"/>
              <w:rPr>
                <w:lang w:val="en-US" w:eastAsia="zh-CN"/>
              </w:rPr>
            </w:pPr>
            <w:r w:rsidRPr="00601AF7">
              <w:rPr>
                <w:lang w:val="en-US" w:eastAsia="zh-CN"/>
              </w:rPr>
              <w:t>OP-</w:t>
            </w:r>
            <w:r>
              <w:rPr>
                <w:lang w:val="en-US" w:eastAsia="zh-CN"/>
              </w:rPr>
              <w:t>1</w:t>
            </w:r>
          </w:p>
        </w:tc>
        <w:tc>
          <w:tcPr>
            <w:tcW w:w="2127" w:type="dxa"/>
            <w:noWrap/>
            <w:vAlign w:val="center"/>
            <w:hideMark/>
          </w:tcPr>
          <w:p w14:paraId="40A8509C" w14:textId="77777777" w:rsidR="003D3B82" w:rsidRPr="00601AF7" w:rsidRDefault="003D3B82" w:rsidP="0059059E">
            <w:pPr>
              <w:spacing w:after="0"/>
              <w:rPr>
                <w:lang w:val="en-US" w:eastAsia="zh-CN"/>
              </w:rPr>
            </w:pPr>
            <w:r w:rsidRPr="00601AF7">
              <w:rPr>
                <w:lang w:val="en-US" w:eastAsia="zh-CN"/>
              </w:rPr>
              <w:t>actualDisplayTime</w:t>
            </w:r>
            <w:r w:rsidRPr="00601AF7">
              <w:rPr>
                <w:lang w:val="en-US" w:eastAsia="zh-CN"/>
              </w:rPr>
              <w:br/>
              <w:t>(ref. T2.actual)</w:t>
            </w:r>
          </w:p>
        </w:tc>
        <w:tc>
          <w:tcPr>
            <w:tcW w:w="4819" w:type="dxa"/>
            <w:hideMark/>
          </w:tcPr>
          <w:p w14:paraId="14293C34" w14:textId="77777777" w:rsidR="003D3B82" w:rsidRPr="00601AF7" w:rsidRDefault="003D3B82" w:rsidP="0059059E">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bl>
    <w:p w14:paraId="3C586251" w14:textId="77777777" w:rsidR="000C254E" w:rsidRPr="00601AF7" w:rsidRDefault="000C254E" w:rsidP="000C254E">
      <w:pPr>
        <w:rPr>
          <w:lang w:eastAsia="zh-CN"/>
        </w:rPr>
      </w:pPr>
      <w:r>
        <w:rPr>
          <w:highlight w:val="yellow"/>
          <w:lang w:eastAsia="zh-CN"/>
        </w:rPr>
        <w:t>[</w:t>
      </w:r>
      <w:r w:rsidRPr="00F85000">
        <w:rPr>
          <w:highlight w:val="yellow"/>
          <w:lang w:eastAsia="zh-CN"/>
        </w:rPr>
        <w:t>Editor’s note: the reference time used for the timing information is for FFS</w:t>
      </w:r>
      <w:r>
        <w:rPr>
          <w:lang w:eastAsia="zh-CN"/>
        </w:rPr>
        <w:t>]</w:t>
      </w:r>
    </w:p>
    <w:p w14:paraId="25C0A414" w14:textId="66F69C35" w:rsidR="000C254E" w:rsidRPr="00601AF7" w:rsidRDefault="000C254E" w:rsidP="000C254E">
      <w:pPr>
        <w:rPr>
          <w:lang w:eastAsia="zh-CN"/>
        </w:rPr>
      </w:pPr>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Table 9.</w:t>
      </w:r>
      <w:r>
        <w:t>2</w:t>
      </w:r>
      <w:r w:rsidRPr="00601AF7">
        <w:t>.1-2</w:t>
      </w:r>
      <w:r w:rsidRPr="00601AF7">
        <w:rPr>
          <w:lang w:eastAsia="zh-CN"/>
        </w:rPr>
        <w:t>.</w:t>
      </w:r>
      <w:r>
        <w:rPr>
          <w:lang w:eastAsia="zh-CN"/>
        </w:rPr>
        <w:t xml:space="preserve"> The formula to compute the latencies are defined using the collected time information.</w:t>
      </w:r>
    </w:p>
    <w:p w14:paraId="027D4092" w14:textId="77448551" w:rsidR="000C254E" w:rsidRPr="000C254E" w:rsidRDefault="000C254E" w:rsidP="004F760E">
      <w:pPr>
        <w:pStyle w:val="TH"/>
        <w:rPr>
          <w:lang w:eastAsia="zh-CN"/>
        </w:rPr>
      </w:pPr>
      <w:r w:rsidRPr="00601AF7">
        <w:rPr>
          <w:lang w:eastAsia="zh-CN"/>
        </w:rPr>
        <w:t>Table 9.</w:t>
      </w:r>
      <w:r>
        <w:rPr>
          <w:lang w:eastAsia="zh-CN"/>
        </w:rPr>
        <w:t>2</w:t>
      </w:r>
      <w:r w:rsidRPr="00601AF7">
        <w:rPr>
          <w:lang w:eastAsia="zh-CN"/>
        </w:rPr>
        <w:t>.1-2: Latency metric</w:t>
      </w:r>
      <w:r>
        <w:rPr>
          <w:lang w:eastAsia="zh-CN"/>
        </w:rPr>
        <w:t>s</w:t>
      </w:r>
    </w:p>
    <w:tbl>
      <w:tblPr>
        <w:tblStyle w:val="TableGrid"/>
        <w:tblW w:w="0" w:type="auto"/>
        <w:tblLook w:val="04A0" w:firstRow="1" w:lastRow="0" w:firstColumn="1" w:lastColumn="0" w:noHBand="0" w:noVBand="1"/>
      </w:tblPr>
      <w:tblGrid>
        <w:gridCol w:w="4814"/>
        <w:gridCol w:w="4815"/>
      </w:tblGrid>
      <w:tr w:rsidR="000C254E" w:rsidRPr="00D264E4" w14:paraId="3044B6F7" w14:textId="77777777" w:rsidTr="0059059E">
        <w:trPr>
          <w:cantSplit/>
        </w:trPr>
        <w:tc>
          <w:tcPr>
            <w:tcW w:w="4814" w:type="dxa"/>
          </w:tcPr>
          <w:p w14:paraId="1A22E29B" w14:textId="77777777" w:rsidR="000C254E" w:rsidRPr="00D264E4" w:rsidRDefault="000C254E" w:rsidP="004F760E">
            <w:pPr>
              <w:pStyle w:val="TAH"/>
              <w:rPr>
                <w:noProof/>
              </w:rPr>
            </w:pPr>
            <w:r w:rsidRPr="00D264E4">
              <w:rPr>
                <w:noProof/>
              </w:rPr>
              <w:t>Latency metric</w:t>
            </w:r>
          </w:p>
        </w:tc>
        <w:tc>
          <w:tcPr>
            <w:tcW w:w="4815" w:type="dxa"/>
          </w:tcPr>
          <w:p w14:paraId="475C0550" w14:textId="77777777" w:rsidR="000C254E" w:rsidRPr="00D264E4" w:rsidRDefault="000C254E" w:rsidP="004F760E">
            <w:pPr>
              <w:pStyle w:val="TAH"/>
              <w:rPr>
                <w:noProof/>
              </w:rPr>
            </w:pPr>
            <w:r w:rsidRPr="00D264E4">
              <w:rPr>
                <w:noProof/>
              </w:rPr>
              <w:t>Description</w:t>
            </w:r>
          </w:p>
        </w:tc>
      </w:tr>
      <w:tr w:rsidR="000C254E" w14:paraId="3900F3DE" w14:textId="77777777" w:rsidTr="0059059E">
        <w:trPr>
          <w:cantSplit/>
        </w:trPr>
        <w:tc>
          <w:tcPr>
            <w:tcW w:w="4814" w:type="dxa"/>
          </w:tcPr>
          <w:p w14:paraId="572BE098" w14:textId="77777777" w:rsidR="000C254E" w:rsidRDefault="000C254E" w:rsidP="0059059E">
            <w:pPr>
              <w:rPr>
                <w:noProof/>
              </w:rPr>
            </w:pPr>
            <w:r w:rsidRPr="0018194F">
              <w:rPr>
                <w:bCs/>
                <w:lang w:val="en-US"/>
              </w:rPr>
              <w:t>poseToRenderToPhoton</w:t>
            </w:r>
          </w:p>
        </w:tc>
        <w:tc>
          <w:tcPr>
            <w:tcW w:w="4815" w:type="dxa"/>
          </w:tcPr>
          <w:p w14:paraId="49541045" w14:textId="77777777" w:rsidR="000C254E" w:rsidRDefault="000C254E" w:rsidP="0059059E">
            <w:pPr>
              <w:rPr>
                <w:noProof/>
              </w:rPr>
            </w:pPr>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0C254E" w14:paraId="1D40FCED" w14:textId="77777777" w:rsidTr="0059059E">
        <w:trPr>
          <w:cantSplit/>
        </w:trPr>
        <w:tc>
          <w:tcPr>
            <w:tcW w:w="4814" w:type="dxa"/>
          </w:tcPr>
          <w:p w14:paraId="74986C74" w14:textId="77777777" w:rsidR="000C254E" w:rsidRDefault="000C254E" w:rsidP="0059059E">
            <w:pPr>
              <w:rPr>
                <w:noProof/>
              </w:rPr>
            </w:pPr>
            <w:r w:rsidRPr="0018194F">
              <w:rPr>
                <w:lang w:val="en-US"/>
              </w:rPr>
              <w:t>renderToPhoton</w:t>
            </w:r>
          </w:p>
        </w:tc>
        <w:tc>
          <w:tcPr>
            <w:tcW w:w="4815" w:type="dxa"/>
          </w:tcPr>
          <w:p w14:paraId="1685920F" w14:textId="77777777" w:rsidR="000C254E" w:rsidRDefault="000C254E" w:rsidP="0059059E">
            <w:pPr>
              <w:rPr>
                <w:noProof/>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tc>
      </w:tr>
      <w:tr w:rsidR="000C254E" w14:paraId="4162543B" w14:textId="77777777" w:rsidTr="0059059E">
        <w:trPr>
          <w:cantSplit/>
        </w:trPr>
        <w:tc>
          <w:tcPr>
            <w:tcW w:w="4814" w:type="dxa"/>
          </w:tcPr>
          <w:p w14:paraId="6133E1C5" w14:textId="77777777" w:rsidR="000C254E" w:rsidRDefault="000C254E" w:rsidP="0059059E">
            <w:pPr>
              <w:rPr>
                <w:noProof/>
              </w:rPr>
            </w:pPr>
            <w:r w:rsidRPr="0018194F">
              <w:rPr>
                <w:bCs/>
                <w:lang w:val="en-US"/>
              </w:rPr>
              <w:t>roundtripInteractionDelay</w:t>
            </w:r>
          </w:p>
        </w:tc>
        <w:tc>
          <w:tcPr>
            <w:tcW w:w="4815" w:type="dxa"/>
          </w:tcPr>
          <w:p w14:paraId="1E691BF5" w14:textId="77777777" w:rsidR="000C254E" w:rsidRDefault="000C254E" w:rsidP="0059059E">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0C254E" w14:paraId="17CD4B8B" w14:textId="77777777" w:rsidTr="0059059E">
        <w:trPr>
          <w:cantSplit/>
        </w:trPr>
        <w:tc>
          <w:tcPr>
            <w:tcW w:w="4814" w:type="dxa"/>
          </w:tcPr>
          <w:p w14:paraId="7446272F" w14:textId="77777777" w:rsidR="000C254E" w:rsidRDefault="000C254E" w:rsidP="0059059E">
            <w:pPr>
              <w:rPr>
                <w:noProof/>
              </w:rPr>
            </w:pPr>
            <w:r w:rsidRPr="0018194F">
              <w:rPr>
                <w:lang w:val="en-US"/>
              </w:rPr>
              <w:t>userInteractionDelay</w:t>
            </w:r>
          </w:p>
        </w:tc>
        <w:tc>
          <w:tcPr>
            <w:tcW w:w="4815" w:type="dxa"/>
          </w:tcPr>
          <w:p w14:paraId="425A286A" w14:textId="77777777" w:rsidR="000C254E" w:rsidRDefault="000C254E" w:rsidP="0059059E">
            <w:pPr>
              <w:rPr>
                <w:noProof/>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tc>
      </w:tr>
      <w:tr w:rsidR="000C254E" w14:paraId="688E2CCD" w14:textId="77777777" w:rsidTr="0059059E">
        <w:trPr>
          <w:cantSplit/>
        </w:trPr>
        <w:tc>
          <w:tcPr>
            <w:tcW w:w="4814" w:type="dxa"/>
          </w:tcPr>
          <w:p w14:paraId="39D7CF97" w14:textId="77777777" w:rsidR="000C254E" w:rsidRDefault="000C254E" w:rsidP="0059059E">
            <w:pPr>
              <w:rPr>
                <w:noProof/>
              </w:rPr>
            </w:pPr>
            <w:r w:rsidRPr="0018194F">
              <w:rPr>
                <w:lang w:val="en-US"/>
              </w:rPr>
              <w:lastRenderedPageBreak/>
              <w:t>ageOfContent</w:t>
            </w:r>
          </w:p>
        </w:tc>
        <w:tc>
          <w:tcPr>
            <w:tcW w:w="4815" w:type="dxa"/>
          </w:tcPr>
          <w:p w14:paraId="2743A142" w14:textId="77777777" w:rsidR="000C254E" w:rsidRDefault="000C254E" w:rsidP="0059059E">
            <w:pPr>
              <w:rPr>
                <w:noProof/>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tc>
      </w:tr>
      <w:tr w:rsidR="000C254E" w14:paraId="5C6C13C3" w14:textId="77777777" w:rsidTr="0059059E">
        <w:trPr>
          <w:cantSplit/>
        </w:trPr>
        <w:tc>
          <w:tcPr>
            <w:tcW w:w="4814" w:type="dxa"/>
          </w:tcPr>
          <w:p w14:paraId="3159ADC8" w14:textId="77777777" w:rsidR="000C254E" w:rsidRDefault="000C254E" w:rsidP="0059059E">
            <w:pPr>
              <w:rPr>
                <w:noProof/>
              </w:rPr>
            </w:pPr>
            <w:r w:rsidRPr="0018194F">
              <w:rPr>
                <w:lang w:val="en-US"/>
              </w:rPr>
              <w:t>sceneUpdateDelay</w:t>
            </w:r>
          </w:p>
        </w:tc>
        <w:tc>
          <w:tcPr>
            <w:tcW w:w="4815" w:type="dxa"/>
          </w:tcPr>
          <w:p w14:paraId="586CAE6B" w14:textId="77777777" w:rsidR="000C254E" w:rsidRDefault="000C254E" w:rsidP="0059059E">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bl>
    <w:p w14:paraId="0DBFB348" w14:textId="77777777" w:rsidR="003D3B82" w:rsidRPr="003D3B82" w:rsidRDefault="003D3B82" w:rsidP="003D3B82">
      <w:pPr>
        <w:rPr>
          <w:highlight w:val="yellow"/>
        </w:rPr>
      </w:pPr>
    </w:p>
    <w:p w14:paraId="4EBAC941" w14:textId="67EB585B" w:rsidR="00C300FF" w:rsidRPr="00C300FF" w:rsidRDefault="00E95AA8">
      <w:pPr>
        <w:pStyle w:val="Heading1"/>
        <w:rPr>
          <w:lang w:val="en-US"/>
        </w:rPr>
      </w:pPr>
      <w:bookmarkStart w:id="136" w:name="_Toc152694579"/>
      <w:r>
        <w:rPr>
          <w:lang w:val="en-US"/>
        </w:rPr>
        <w:t>10</w:t>
      </w:r>
      <w:r w:rsidR="00C300FF">
        <w:rPr>
          <w:lang w:val="en-US"/>
        </w:rPr>
        <w:tab/>
      </w:r>
      <w:r>
        <w:rPr>
          <w:lang w:val="en-US"/>
        </w:rPr>
        <w:t>D</w:t>
      </w:r>
      <w:r w:rsidR="00C300FF">
        <w:rPr>
          <w:lang w:val="en-US"/>
        </w:rPr>
        <w:t xml:space="preserve">evice </w:t>
      </w:r>
      <w:r>
        <w:rPr>
          <w:lang w:val="en-US"/>
        </w:rPr>
        <w:t>types and media profiles</w:t>
      </w:r>
      <w:bookmarkEnd w:id="136"/>
    </w:p>
    <w:p w14:paraId="467B9B28" w14:textId="77777777" w:rsidR="00E95AA8" w:rsidRDefault="00E95AA8" w:rsidP="00E95AA8">
      <w:pPr>
        <w:pStyle w:val="Heading2"/>
      </w:pPr>
      <w:bookmarkStart w:id="137" w:name="_Toc134709908"/>
      <w:bookmarkStart w:id="138" w:name="_Toc152694580"/>
      <w:r>
        <w:t>10.1</w:t>
      </w:r>
      <w:r>
        <w:tab/>
        <w:t>Introduction</w:t>
      </w:r>
      <w:bookmarkEnd w:id="137"/>
      <w:bookmarkEnd w:id="138"/>
    </w:p>
    <w:p w14:paraId="61DB94C5" w14:textId="77777777"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 and 7,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Heading2"/>
      </w:pPr>
      <w:bookmarkStart w:id="139" w:name="_Toc134709909"/>
      <w:bookmarkStart w:id="140" w:name="_Toc152694581"/>
      <w:r>
        <w:t>10.2</w:t>
      </w:r>
      <w:r>
        <w:tab/>
        <w:t xml:space="preserve">Device </w:t>
      </w:r>
      <w:r w:rsidR="003447B1">
        <w:t>t</w:t>
      </w:r>
      <w:r>
        <w:t xml:space="preserve">ype 1: Thin AR </w:t>
      </w:r>
      <w:r w:rsidR="003447B1">
        <w:t>g</w:t>
      </w:r>
      <w:r>
        <w:t>lasses</w:t>
      </w:r>
      <w:bookmarkEnd w:id="139"/>
      <w:bookmarkEnd w:id="140"/>
    </w:p>
    <w:p w14:paraId="2E3649F5" w14:textId="77777777" w:rsidR="00045814" w:rsidRPr="005D46DD" w:rsidRDefault="00045814" w:rsidP="00045814">
      <w:r w:rsidRPr="00B12996">
        <w:rPr>
          <w:highlight w:val="yellow"/>
        </w:rPr>
        <w:t xml:space="preserve">[Editor’s note: </w:t>
      </w:r>
      <w:r>
        <w:rPr>
          <w:highlight w:val="yellow"/>
        </w:rPr>
        <w:t>For each device type, it is expected that rendering capabilities will also be added before completing the TS.</w:t>
      </w:r>
      <w:r w:rsidRPr="00B12996">
        <w:rPr>
          <w:highlight w:val="yellow"/>
        </w:rPr>
        <w:t>]</w:t>
      </w:r>
    </w:p>
    <w:p w14:paraId="73BFFF23" w14:textId="77777777" w:rsidR="00045814" w:rsidRPr="00F20AFC" w:rsidRDefault="00045814" w:rsidP="00B12996">
      <w:pPr>
        <w:pStyle w:val="Heading3"/>
      </w:pPr>
      <w:bookmarkStart w:id="141" w:name="_Toc152694582"/>
      <w:r>
        <w:t>10.2.1</w:t>
      </w:r>
      <w:r>
        <w:tab/>
        <w:t>General</w:t>
      </w:r>
      <w:bookmarkEnd w:id="141"/>
    </w:p>
    <w:p w14:paraId="27ABD854" w14:textId="11800A23" w:rsidR="00045814" w:rsidRDefault="00045814" w:rsidP="00045814">
      <w:r>
        <w:t>The thin AR glasses device type represents a type of device which is considered to be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Heading3"/>
      </w:pPr>
      <w:bookmarkStart w:id="142" w:name="_Toc152694583"/>
      <w:r>
        <w:t>10.2.2</w:t>
      </w:r>
      <w:r>
        <w:tab/>
        <w:t>XR System support</w:t>
      </w:r>
      <w:bookmarkEnd w:id="142"/>
      <w:r>
        <w:t xml:space="preserve"> </w:t>
      </w:r>
    </w:p>
    <w:p w14:paraId="63B65B40" w14:textId="4D31F3AE" w:rsidR="00045814" w:rsidRDefault="00045814" w:rsidP="00045814">
      <w:r>
        <w:t>An XR Device complying to the thin AR glasses device has an XR System with at least the following capabilities:</w:t>
      </w:r>
    </w:p>
    <w:p w14:paraId="65D78D20" w14:textId="77777777" w:rsidR="00045814" w:rsidRDefault="00045814" w:rsidP="00045814">
      <w:pPr>
        <w:pStyle w:val="B1"/>
      </w:pPr>
      <w:r w:rsidRPr="002107D3">
        <w:t>-</w:t>
      </w:r>
      <w:r w:rsidRPr="002107D3">
        <w:tab/>
      </w:r>
      <w:bookmarkStart w:id="143" w:name="MCCQCTEMPBM_00000134"/>
      <w:r w:rsidRPr="00B12996">
        <w:rPr>
          <w:rFonts w:ascii="Courier New" w:hAnsi="Courier New" w:cs="Courier New"/>
        </w:rPr>
        <w:t>orientationTracking</w:t>
      </w:r>
      <w:bookmarkEnd w:id="143"/>
      <w:r>
        <w:rPr>
          <w:lang w:val="en-US"/>
        </w:rPr>
        <w:t xml:space="preserve"> is </w:t>
      </w:r>
      <w:r>
        <w:t>'</w:t>
      </w:r>
      <w:bookmarkStart w:id="144" w:name="MCCQCTEMPBM_00000135"/>
      <w:r w:rsidRPr="00B25712">
        <w:rPr>
          <w:rFonts w:ascii="Courier New" w:hAnsi="Courier New" w:cs="Courier New"/>
        </w:rPr>
        <w:t>true</w:t>
      </w:r>
      <w:bookmarkEnd w:id="144"/>
      <w:r>
        <w:t>'</w:t>
      </w:r>
    </w:p>
    <w:p w14:paraId="194DED87" w14:textId="77777777" w:rsidR="00045814" w:rsidRPr="002107D3" w:rsidRDefault="00045814" w:rsidP="00045814">
      <w:pPr>
        <w:pStyle w:val="B1"/>
      </w:pPr>
      <w:r>
        <w:t>-</w:t>
      </w:r>
      <w:r>
        <w:tab/>
      </w:r>
      <w:bookmarkStart w:id="145" w:name="MCCQCTEMPBM_00000136"/>
      <w:r w:rsidRPr="00B12996">
        <w:rPr>
          <w:rFonts w:ascii="Courier New" w:hAnsi="Courier New" w:cs="Courier New"/>
        </w:rPr>
        <w:t>positionTracking</w:t>
      </w:r>
      <w:bookmarkEnd w:id="145"/>
      <w:r>
        <w:rPr>
          <w:lang w:val="en-US"/>
        </w:rPr>
        <w:t xml:space="preserve"> is </w:t>
      </w:r>
      <w:r>
        <w:t>'</w:t>
      </w:r>
      <w:bookmarkStart w:id="146" w:name="MCCQCTEMPBM_00000137"/>
      <w:r w:rsidRPr="00B25712">
        <w:rPr>
          <w:rFonts w:ascii="Courier New" w:hAnsi="Courier New" w:cs="Courier New"/>
        </w:rPr>
        <w:t>true</w:t>
      </w:r>
      <w:bookmarkEnd w:id="146"/>
      <w:r>
        <w:t>'</w:t>
      </w:r>
    </w:p>
    <w:p w14:paraId="5D9E12E8" w14:textId="77777777" w:rsidR="00045814" w:rsidRPr="002107D3" w:rsidRDefault="00045814" w:rsidP="00045814">
      <w:pPr>
        <w:pStyle w:val="B1"/>
      </w:pPr>
      <w:r w:rsidRPr="002107D3">
        <w:t>-</w:t>
      </w:r>
      <w:r w:rsidRPr="002107D3">
        <w:tab/>
      </w:r>
      <w:r>
        <w:t>Value '</w:t>
      </w:r>
      <w:bookmarkStart w:id="147" w:name="MCCQCTEMPBM_00000138"/>
      <w:r w:rsidRPr="00B12996">
        <w:rPr>
          <w:rFonts w:ascii="Courier New" w:hAnsi="Courier New" w:cs="Courier New"/>
        </w:rPr>
        <w:t>additive</w:t>
      </w:r>
      <w:bookmarkEnd w:id="147"/>
      <w:r>
        <w:t xml:space="preserve">' of the enumeration </w:t>
      </w:r>
      <w:bookmarkStart w:id="148" w:name="MCCQCTEMPBM_00000139"/>
      <w:r w:rsidRPr="00B12996">
        <w:rPr>
          <w:rFonts w:ascii="Courier New" w:hAnsi="Courier New" w:cs="Courier New"/>
        </w:rPr>
        <w:t>blendMode</w:t>
      </w:r>
      <w:bookmarkEnd w:id="148"/>
    </w:p>
    <w:p w14:paraId="14483755" w14:textId="77777777" w:rsidR="00045814" w:rsidRPr="002107D3" w:rsidRDefault="00045814" w:rsidP="00045814">
      <w:pPr>
        <w:pStyle w:val="B1"/>
      </w:pPr>
      <w:r w:rsidRPr="002107D3">
        <w:t>-</w:t>
      </w:r>
      <w:r w:rsidRPr="002107D3">
        <w:tab/>
      </w:r>
      <w:r>
        <w:t>Values '</w:t>
      </w:r>
      <w:bookmarkStart w:id="149" w:name="MCCQCTEMPBM_00000140"/>
      <w:r w:rsidRPr="00B12996">
        <w:rPr>
          <w:rFonts w:ascii="Courier New" w:hAnsi="Courier New" w:cs="Courier New"/>
        </w:rPr>
        <w:t>monoscopic</w:t>
      </w:r>
      <w:bookmarkEnd w:id="149"/>
      <w:r>
        <w:t>' and '</w:t>
      </w:r>
      <w:bookmarkStart w:id="150" w:name="MCCQCTEMPBM_00000141"/>
      <w:r w:rsidRPr="00B12996">
        <w:rPr>
          <w:rFonts w:ascii="Courier New" w:hAnsi="Courier New" w:cs="Courier New"/>
        </w:rPr>
        <w:t>stereoscopic</w:t>
      </w:r>
      <w:bookmarkEnd w:id="150"/>
      <w:r>
        <w:t xml:space="preserve">' of the enumeration </w:t>
      </w:r>
      <w:bookmarkStart w:id="151" w:name="MCCQCTEMPBM_00000142"/>
      <w:r w:rsidRPr="00B12996">
        <w:rPr>
          <w:rFonts w:ascii="Courier New" w:hAnsi="Courier New" w:cs="Courier New"/>
        </w:rPr>
        <w:t>viewConfigurationPrimary</w:t>
      </w:r>
      <w:bookmarkEnd w:id="151"/>
    </w:p>
    <w:p w14:paraId="317F84AE" w14:textId="77777777" w:rsidR="00045814" w:rsidRPr="002107D3" w:rsidRDefault="00045814" w:rsidP="00045814">
      <w:pPr>
        <w:pStyle w:val="B1"/>
      </w:pPr>
      <w:r w:rsidRPr="002107D3">
        <w:lastRenderedPageBreak/>
        <w:t>-</w:t>
      </w:r>
      <w:r w:rsidRPr="002107D3">
        <w:tab/>
      </w:r>
      <w:r>
        <w:t>Values '</w:t>
      </w:r>
      <w:bookmarkStart w:id="152" w:name="MCCQCTEMPBM_00000143"/>
      <w:r w:rsidRPr="00B12996">
        <w:rPr>
          <w:rFonts w:ascii="Courier New" w:hAnsi="Courier New" w:cs="Courier New"/>
        </w:rPr>
        <w:t>view</w:t>
      </w:r>
      <w:bookmarkEnd w:id="152"/>
      <w:r>
        <w:t>', '</w:t>
      </w:r>
      <w:bookmarkStart w:id="153" w:name="MCCQCTEMPBM_00000144"/>
      <w:r w:rsidRPr="00B12996">
        <w:rPr>
          <w:rFonts w:ascii="Courier New" w:hAnsi="Courier New" w:cs="Courier New"/>
        </w:rPr>
        <w:t>local</w:t>
      </w:r>
      <w:bookmarkEnd w:id="153"/>
      <w:r>
        <w:t>' and '</w:t>
      </w:r>
      <w:bookmarkStart w:id="154" w:name="MCCQCTEMPBM_00000145"/>
      <w:r w:rsidRPr="00B12996">
        <w:rPr>
          <w:rFonts w:ascii="Courier New" w:hAnsi="Courier New" w:cs="Courier New"/>
        </w:rPr>
        <w:t>stage</w:t>
      </w:r>
      <w:bookmarkEnd w:id="154"/>
      <w:r>
        <w:t xml:space="preserve">' of the enumeration </w:t>
      </w:r>
      <w:bookmarkStart w:id="155" w:name="MCCQCTEMPBM_00000146"/>
      <w:r w:rsidRPr="00B12996">
        <w:rPr>
          <w:rFonts w:ascii="Courier New" w:hAnsi="Courier New" w:cs="Courier New"/>
        </w:rPr>
        <w:t>referenceSpace</w:t>
      </w:r>
      <w:bookmarkEnd w:id="155"/>
    </w:p>
    <w:p w14:paraId="0411E806" w14:textId="77777777" w:rsidR="00045814" w:rsidRPr="002107D3" w:rsidRDefault="00045814" w:rsidP="00045814">
      <w:pPr>
        <w:pStyle w:val="B1"/>
      </w:pPr>
      <w:r w:rsidRPr="002107D3">
        <w:t>-</w:t>
      </w:r>
      <w:r w:rsidRPr="002107D3">
        <w:tab/>
      </w:r>
      <w:r>
        <w:t xml:space="preserve">If </w:t>
      </w:r>
      <w:bookmarkStart w:id="156" w:name="MCCQCTEMPBM_00000147"/>
      <w:r w:rsidRPr="00B12996">
        <w:rPr>
          <w:rFonts w:ascii="Courier New" w:hAnsi="Courier New" w:cs="Courier New"/>
        </w:rPr>
        <w:t>swapchainSupported</w:t>
      </w:r>
      <w:bookmarkEnd w:id="156"/>
      <w:r>
        <w:rPr>
          <w:lang w:val="en-US"/>
        </w:rPr>
        <w:t xml:space="preserve"> is </w:t>
      </w:r>
      <w:r>
        <w:t>'</w:t>
      </w:r>
      <w:bookmarkStart w:id="157" w:name="MCCQCTEMPBM_00000148"/>
      <w:r w:rsidRPr="00B25712">
        <w:rPr>
          <w:rFonts w:ascii="Courier New" w:hAnsi="Courier New" w:cs="Courier New"/>
        </w:rPr>
        <w:t>true</w:t>
      </w:r>
      <w:bookmarkEnd w:id="157"/>
      <w:r>
        <w:t>'</w:t>
      </w:r>
      <w:r>
        <w:rPr>
          <w:lang w:val="en-US"/>
        </w:rPr>
        <w:t xml:space="preserve">, </w:t>
      </w:r>
      <w:bookmarkStart w:id="158" w:name="MCCQCTEMPBM_00000149"/>
      <w:r w:rsidRPr="00B12996">
        <w:rPr>
          <w:rFonts w:ascii="Courier New" w:hAnsi="Courier New" w:cs="Courier New"/>
        </w:rPr>
        <w:t>numberSwapchainImages</w:t>
      </w:r>
      <w:bookmarkEnd w:id="158"/>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bookmarkStart w:id="159" w:name="MCCQCTEMPBM_00000150"/>
      <w:r w:rsidRPr="00B12996">
        <w:rPr>
          <w:rFonts w:ascii="Courier New" w:hAnsi="Courier New" w:cs="Courier New"/>
        </w:rPr>
        <w:t>projection</w:t>
      </w:r>
      <w:bookmarkEnd w:id="159"/>
      <w:r>
        <w:t>' and '</w:t>
      </w:r>
      <w:bookmarkStart w:id="160" w:name="MCCQCTEMPBM_00000151"/>
      <w:r w:rsidRPr="00B12996">
        <w:rPr>
          <w:rFonts w:ascii="Courier New" w:hAnsi="Courier New" w:cs="Courier New"/>
        </w:rPr>
        <w:t>quad</w:t>
      </w:r>
      <w:bookmarkEnd w:id="160"/>
      <w:r>
        <w:t xml:space="preserve">' of the enumeration </w:t>
      </w:r>
      <w:bookmarkStart w:id="161" w:name="MCCQCTEMPBM_00000152"/>
      <w:r w:rsidRPr="00B12996">
        <w:rPr>
          <w:rFonts w:ascii="Courier New" w:hAnsi="Courier New" w:cs="Courier New"/>
        </w:rPr>
        <w:t>compositionLayer</w:t>
      </w:r>
      <w:bookmarkEnd w:id="161"/>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6D0782B3" w14:textId="77777777" w:rsidR="00045814" w:rsidRPr="00396D28" w:rsidRDefault="00045814" w:rsidP="00045814">
      <w:r w:rsidRPr="00B12996">
        <w:rPr>
          <w:highlight w:val="yellow"/>
        </w:rPr>
        <w:t>[Editor’s note: This list of capabilities is a starting point and more can be added after being defined in clause 4.1.3]</w:t>
      </w:r>
    </w:p>
    <w:p w14:paraId="542E0835" w14:textId="1924A4B2" w:rsidR="00045814" w:rsidRDefault="00045814" w:rsidP="00045814">
      <w:pPr>
        <w:pStyle w:val="Heading3"/>
      </w:pPr>
      <w:bookmarkStart w:id="162" w:name="_Toc152694584"/>
      <w:r>
        <w:t>10.2.3</w:t>
      </w:r>
      <w:r>
        <w:tab/>
      </w:r>
      <w:r w:rsidR="00F607D7">
        <w:t xml:space="preserve">Video </w:t>
      </w:r>
      <w:r>
        <w:t>capabilities support</w:t>
      </w:r>
      <w:bookmarkEnd w:id="162"/>
    </w:p>
    <w:p w14:paraId="692B7ACA" w14:textId="77777777" w:rsidR="002731FF" w:rsidRDefault="002731FF" w:rsidP="002731FF">
      <w:r>
        <w:t>An XR Device complying to device type 1 shall support at least the following decoding capabilities:</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45BE9036" w:rsidR="002731FF" w:rsidRPr="0054143F" w:rsidRDefault="002731FF" w:rsidP="004F760E">
      <w:pPr>
        <w:pStyle w:val="B1"/>
      </w:pPr>
      <w:r w:rsidRPr="004F760E">
        <w:t>-</w:t>
      </w:r>
      <w:r w:rsidRPr="004F760E">
        <w:tab/>
      </w:r>
      <w:r w:rsidRPr="004F760E">
        <w:rPr>
          <w:highlight w:val="yellow"/>
        </w:rPr>
        <w:t>[</w:t>
      </w:r>
      <w:r w:rsidRPr="0054143F">
        <w:rPr>
          <w:b/>
          <w:bCs/>
        </w:rPr>
        <w:t>AVC-FullHD-Dec-2</w:t>
      </w:r>
      <w:r w:rsidRPr="004F760E">
        <w:rPr>
          <w:highlight w:val="yellow"/>
        </w:rPr>
        <w:t>]</w:t>
      </w:r>
    </w:p>
    <w:p w14:paraId="748A97B4" w14:textId="77777777" w:rsidR="002731FF" w:rsidRDefault="002731FF" w:rsidP="002731FF">
      <w:r>
        <w:t>An XR Device complying to device type 1 shall support at least 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77777777" w:rsidR="002731FF" w:rsidRDefault="002731FF" w:rsidP="002731FF">
      <w:r>
        <w:t>An XR Device complying to device type 1 should support at least 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77777777" w:rsidR="002731FF" w:rsidRDefault="002731FF" w:rsidP="002731FF">
      <w:r>
        <w:t>An XR Device complying to device type 1 should support at least 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5D8510E9" w:rsidR="00F607D7" w:rsidRDefault="00F607D7" w:rsidP="00F607D7">
      <w:pPr>
        <w:pStyle w:val="Heading3"/>
      </w:pPr>
      <w:bookmarkStart w:id="163" w:name="_Toc152694585"/>
      <w:r>
        <w:t>10.2.4</w:t>
      </w:r>
      <w:r>
        <w:tab/>
        <w:t>Audio/Speech capabilities support</w:t>
      </w:r>
      <w:bookmarkEnd w:id="163"/>
    </w:p>
    <w:p w14:paraId="0EDFBA65" w14:textId="77777777" w:rsidR="00F607D7" w:rsidRPr="00196CE6"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37FE6326" w14:textId="77777777" w:rsidR="00F607D7" w:rsidRDefault="00F607D7" w:rsidP="00F607D7">
      <w:r>
        <w:t>An XR Device complying to device type 1 device shall support the following decoding capabilities:</w:t>
      </w:r>
    </w:p>
    <w:p w14:paraId="591393BF" w14:textId="77777777" w:rsidR="0054143F" w:rsidRDefault="0054143F" w:rsidP="0054143F">
      <w:pPr>
        <w:pStyle w:val="B1"/>
      </w:pPr>
      <w:r>
        <w:t>-</w:t>
      </w:r>
      <w:r>
        <w:tab/>
      </w:r>
      <w:r w:rsidR="00F607D7" w:rsidRPr="004F760E">
        <w:rPr>
          <w:b/>
          <w:bCs/>
        </w:rPr>
        <w:t>EVS-Dec</w:t>
      </w:r>
    </w:p>
    <w:p w14:paraId="52235EF6" w14:textId="7500EF51" w:rsidR="00F607D7" w:rsidRPr="00CB1974" w:rsidRDefault="0054143F" w:rsidP="004F760E">
      <w:pPr>
        <w:pStyle w:val="B1"/>
      </w:pPr>
      <w:r>
        <w:t>-</w:t>
      </w:r>
      <w:r>
        <w:tab/>
      </w:r>
      <w:r w:rsidR="00F607D7" w:rsidRPr="004F760E">
        <w:rPr>
          <w:b/>
          <w:bCs/>
        </w:rPr>
        <w:t>AAC-ELDv2-Dec</w:t>
      </w:r>
    </w:p>
    <w:p w14:paraId="31FEDEDB" w14:textId="77777777" w:rsidR="00F607D7" w:rsidRDefault="00F607D7" w:rsidP="00F607D7">
      <w:r>
        <w:t>An XR Device complying to device type 1 should support the following decoding capabilities:</w:t>
      </w:r>
    </w:p>
    <w:p w14:paraId="0F5E3D65" w14:textId="77777777" w:rsidR="0054143F" w:rsidRDefault="0054143F" w:rsidP="0054143F">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4DD87615" w14:textId="15BE491C" w:rsidR="00F607D7" w:rsidRPr="00CB1974" w:rsidRDefault="0054143F" w:rsidP="004F760E">
      <w:pPr>
        <w:pStyle w:val="B1"/>
      </w:pPr>
      <w:r>
        <w:t>-</w:t>
      </w:r>
      <w:r>
        <w:tab/>
      </w:r>
      <w:r w:rsidR="00F607D7" w:rsidRPr="004F760E">
        <w:rPr>
          <w:b/>
          <w:bCs/>
        </w:rPr>
        <w:t>EVS-Dec-2</w:t>
      </w:r>
    </w:p>
    <w:p w14:paraId="0436DA1A" w14:textId="77777777" w:rsidR="00F607D7" w:rsidRDefault="00F607D7" w:rsidP="00F607D7">
      <w:r>
        <w:t>An XR Device complying to device type 1 may support the following decoding capabilities:</w:t>
      </w:r>
    </w:p>
    <w:p w14:paraId="4759BC16" w14:textId="250774C8" w:rsidR="00F607D7" w:rsidRPr="00CB1974" w:rsidRDefault="0054143F" w:rsidP="004F760E">
      <w:pPr>
        <w:pStyle w:val="B1"/>
      </w:pPr>
      <w:r>
        <w:t>-</w:t>
      </w:r>
      <w:r>
        <w:tab/>
      </w:r>
      <w:r w:rsidR="00F607D7" w:rsidRPr="004F760E">
        <w:rPr>
          <w:b/>
          <w:bCs/>
        </w:rPr>
        <w:t>EVS-Dec-4</w:t>
      </w:r>
    </w:p>
    <w:p w14:paraId="58916B03" w14:textId="706E6FF5" w:rsidR="00F607D7" w:rsidRPr="00CB1974" w:rsidRDefault="0054143F" w:rsidP="004F760E">
      <w:pPr>
        <w:pStyle w:val="B1"/>
      </w:pPr>
      <w:r>
        <w:t>-</w:t>
      </w:r>
      <w:r>
        <w:tab/>
      </w:r>
      <w:r w:rsidR="00F607D7" w:rsidRPr="004F760E">
        <w:rPr>
          <w:b/>
          <w:bCs/>
        </w:rPr>
        <w:t>AAC-ELDv2-Dec-2</w:t>
      </w:r>
    </w:p>
    <w:p w14:paraId="5DC335D1" w14:textId="77777777" w:rsidR="00F607D7" w:rsidRDefault="00F607D7" w:rsidP="00F607D7">
      <w:r>
        <w:t>An XR Device complying to device type 1 shall support the following encoding capabilities:</w:t>
      </w:r>
    </w:p>
    <w:p w14:paraId="24F48A10" w14:textId="71306AA5" w:rsidR="00F607D7" w:rsidRPr="004F760E" w:rsidRDefault="0054143F" w:rsidP="004F760E">
      <w:pPr>
        <w:pStyle w:val="B1"/>
        <w:rPr>
          <w:b/>
          <w:bCs/>
        </w:rPr>
      </w:pPr>
      <w:r>
        <w:t>-</w:t>
      </w:r>
      <w:r>
        <w:tab/>
      </w:r>
      <w:r w:rsidR="00F607D7" w:rsidRPr="004F760E">
        <w:rPr>
          <w:b/>
          <w:bCs/>
        </w:rPr>
        <w:t>EVS-Enc</w:t>
      </w:r>
    </w:p>
    <w:p w14:paraId="54615A4F" w14:textId="77777777" w:rsidR="00F607D7" w:rsidRDefault="00F607D7" w:rsidP="00F607D7">
      <w:r>
        <w:t>An XR Device complying to device type 1 should support the following encoding capabilities:</w:t>
      </w:r>
    </w:p>
    <w:p w14:paraId="35D26204" w14:textId="1AB21918" w:rsidR="00F607D7" w:rsidRPr="004F760E" w:rsidRDefault="0054143F" w:rsidP="004F760E">
      <w:pPr>
        <w:pStyle w:val="B1"/>
        <w:rPr>
          <w:b/>
          <w:bCs/>
        </w:rPr>
      </w:pPr>
      <w:r w:rsidRPr="004F760E">
        <w:t>-</w:t>
      </w:r>
      <w:r w:rsidRPr="004F760E">
        <w:tab/>
      </w:r>
      <w:r w:rsidR="00F607D7" w:rsidRPr="004F760E">
        <w:rPr>
          <w:b/>
          <w:bCs/>
        </w:rPr>
        <w:t>IVAS-</w:t>
      </w:r>
      <w:r w:rsidR="00F607D7" w:rsidRPr="004F760E">
        <w:rPr>
          <w:b/>
          <w:bCs/>
          <w:highlight w:val="yellow"/>
        </w:rPr>
        <w:t>[Editor’s note: IVAS level TBD]</w:t>
      </w:r>
      <w:r w:rsidR="00F607D7" w:rsidRPr="004F760E">
        <w:rPr>
          <w:b/>
          <w:bCs/>
        </w:rPr>
        <w:t>-Enc</w:t>
      </w:r>
    </w:p>
    <w:p w14:paraId="6306FAB5" w14:textId="15A8F209" w:rsidR="00F607D7" w:rsidRPr="004F760E" w:rsidRDefault="0054143F" w:rsidP="004F760E">
      <w:pPr>
        <w:pStyle w:val="B1"/>
        <w:rPr>
          <w:b/>
          <w:bCs/>
        </w:rPr>
      </w:pPr>
      <w:r>
        <w:t>-</w:t>
      </w:r>
      <w:r>
        <w:tab/>
      </w:r>
      <w:r w:rsidR="00F607D7" w:rsidRPr="004F760E">
        <w:rPr>
          <w:b/>
          <w:bCs/>
        </w:rPr>
        <w:t>AAC-ELDv2-Enc</w:t>
      </w:r>
    </w:p>
    <w:p w14:paraId="0676FAB5" w14:textId="74CD15B0" w:rsidR="003B5870" w:rsidRDefault="003B5870" w:rsidP="004F760E">
      <w:pPr>
        <w:pStyle w:val="Heading3"/>
      </w:pPr>
      <w:bookmarkStart w:id="164" w:name="_Toc152694586"/>
      <w:r>
        <w:t>10.2.5</w:t>
      </w:r>
      <w:r>
        <w:tab/>
        <w:t>Scene Description capabilities support</w:t>
      </w:r>
      <w:bookmarkEnd w:id="164"/>
    </w:p>
    <w:p w14:paraId="49569632" w14:textId="1D7C9ECA" w:rsidR="00F607D7" w:rsidRDefault="003B5870" w:rsidP="003B5870">
      <w:r w:rsidRPr="004F760E">
        <w:rPr>
          <w:highlight w:val="yellow"/>
        </w:rPr>
        <w:t>TBD</w:t>
      </w:r>
    </w:p>
    <w:p w14:paraId="797F408D" w14:textId="13BF4A30" w:rsidR="00E95AA8" w:rsidRDefault="00E95AA8" w:rsidP="00E95AA8">
      <w:pPr>
        <w:pStyle w:val="Heading2"/>
      </w:pPr>
      <w:bookmarkStart w:id="165" w:name="_Toc134709910"/>
      <w:bookmarkStart w:id="166" w:name="_Toc152694587"/>
      <w:r>
        <w:lastRenderedPageBreak/>
        <w:t>10.3</w:t>
      </w:r>
      <w:r>
        <w:tab/>
        <w:t xml:space="preserve">Device </w:t>
      </w:r>
      <w:r w:rsidR="003447B1">
        <w:t>t</w:t>
      </w:r>
      <w:r>
        <w:t xml:space="preserve">ype 2: AR </w:t>
      </w:r>
      <w:r w:rsidR="003447B1">
        <w:t>g</w:t>
      </w:r>
      <w:r>
        <w:t>lasses</w:t>
      </w:r>
      <w:bookmarkEnd w:id="165"/>
      <w:bookmarkEnd w:id="166"/>
    </w:p>
    <w:p w14:paraId="3049A218" w14:textId="77777777" w:rsidR="00045814" w:rsidRDefault="00045814" w:rsidP="00045814">
      <w:pPr>
        <w:pStyle w:val="Heading3"/>
      </w:pPr>
      <w:bookmarkStart w:id="167" w:name="_Toc152694588"/>
      <w:r>
        <w:t>10.3.1</w:t>
      </w:r>
      <w:r>
        <w:tab/>
        <w:t>General</w:t>
      </w:r>
      <w:bookmarkEnd w:id="167"/>
    </w:p>
    <w:p w14:paraId="13DC496A" w14:textId="77777777" w:rsidR="00045814" w:rsidRDefault="00045814" w:rsidP="00045814">
      <w:r>
        <w:t>The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Heading3"/>
      </w:pPr>
      <w:bookmarkStart w:id="168" w:name="_Toc152694589"/>
      <w:r>
        <w:t>10.3.2</w:t>
      </w:r>
      <w:r>
        <w:tab/>
        <w:t>XR System support</w:t>
      </w:r>
      <w:bookmarkEnd w:id="168"/>
      <w:r>
        <w:t xml:space="preserve"> </w:t>
      </w:r>
    </w:p>
    <w:p w14:paraId="6475DCBE" w14:textId="5E3BC4BA" w:rsidR="00045814" w:rsidRDefault="00045814" w:rsidP="00045814">
      <w:r>
        <w:t>An XR Device complying to the AR glasses device type has offers XR System with at least the following capabilities:</w:t>
      </w:r>
    </w:p>
    <w:p w14:paraId="7885EB60" w14:textId="631663FA" w:rsidR="00045814" w:rsidRDefault="00045814" w:rsidP="00045814">
      <w:pPr>
        <w:pStyle w:val="B1"/>
      </w:pPr>
      <w:r w:rsidRPr="002107D3">
        <w:t>-</w:t>
      </w:r>
      <w:r w:rsidRPr="002107D3">
        <w:tab/>
      </w:r>
      <w:bookmarkStart w:id="169" w:name="MCCQCTEMPBM_00000153"/>
      <w:r w:rsidRPr="00B12996">
        <w:rPr>
          <w:rFonts w:ascii="Courier New" w:hAnsi="Courier New" w:cs="Courier New"/>
        </w:rPr>
        <w:t>orientationTracking</w:t>
      </w:r>
      <w:bookmarkEnd w:id="169"/>
      <w:r>
        <w:rPr>
          <w:lang w:val="en-US"/>
        </w:rPr>
        <w:t xml:space="preserve"> is </w:t>
      </w:r>
      <w:r>
        <w:t>'</w:t>
      </w:r>
      <w:bookmarkStart w:id="170" w:name="MCCQCTEMPBM_00000154"/>
      <w:r w:rsidRPr="00B25712">
        <w:rPr>
          <w:rFonts w:ascii="Courier New" w:hAnsi="Courier New" w:cs="Courier New"/>
        </w:rPr>
        <w:t>true</w:t>
      </w:r>
      <w:bookmarkEnd w:id="170"/>
      <w:r>
        <w:t>'</w:t>
      </w:r>
    </w:p>
    <w:p w14:paraId="44A3B6B0" w14:textId="77777777" w:rsidR="00045814" w:rsidRPr="002107D3" w:rsidRDefault="00045814" w:rsidP="00045814">
      <w:pPr>
        <w:pStyle w:val="B1"/>
      </w:pPr>
      <w:r>
        <w:t>-</w:t>
      </w:r>
      <w:r>
        <w:tab/>
      </w:r>
      <w:bookmarkStart w:id="171" w:name="MCCQCTEMPBM_00000155"/>
      <w:r w:rsidRPr="00B12996">
        <w:rPr>
          <w:rFonts w:ascii="Courier New" w:hAnsi="Courier New" w:cs="Courier New"/>
        </w:rPr>
        <w:t>positionTracking</w:t>
      </w:r>
      <w:bookmarkEnd w:id="171"/>
      <w:r>
        <w:rPr>
          <w:lang w:val="en-US"/>
        </w:rPr>
        <w:t xml:space="preserve"> is </w:t>
      </w:r>
      <w:r>
        <w:t>'</w:t>
      </w:r>
      <w:bookmarkStart w:id="172" w:name="MCCQCTEMPBM_00000156"/>
      <w:r w:rsidRPr="00B25712">
        <w:rPr>
          <w:rFonts w:ascii="Courier New" w:hAnsi="Courier New" w:cs="Courier New"/>
        </w:rPr>
        <w:t>true</w:t>
      </w:r>
      <w:bookmarkEnd w:id="172"/>
      <w:r>
        <w:t>'</w:t>
      </w:r>
    </w:p>
    <w:p w14:paraId="57A45EAB" w14:textId="77777777" w:rsidR="00045814" w:rsidRPr="002107D3" w:rsidRDefault="00045814" w:rsidP="00045814">
      <w:pPr>
        <w:pStyle w:val="B1"/>
      </w:pPr>
      <w:r w:rsidRPr="002107D3">
        <w:t>-</w:t>
      </w:r>
      <w:r w:rsidRPr="002107D3">
        <w:tab/>
      </w:r>
      <w:r>
        <w:t>Value '</w:t>
      </w:r>
      <w:bookmarkStart w:id="173" w:name="MCCQCTEMPBM_00000157"/>
      <w:r w:rsidRPr="00B12996">
        <w:rPr>
          <w:rFonts w:ascii="Courier New" w:hAnsi="Courier New" w:cs="Courier New"/>
        </w:rPr>
        <w:t>additive</w:t>
      </w:r>
      <w:bookmarkEnd w:id="173"/>
      <w:r>
        <w:t xml:space="preserve">' of the enumeration </w:t>
      </w:r>
      <w:bookmarkStart w:id="174" w:name="MCCQCTEMPBM_00000158"/>
      <w:r w:rsidRPr="00B12996">
        <w:rPr>
          <w:rFonts w:ascii="Courier New" w:hAnsi="Courier New" w:cs="Courier New"/>
        </w:rPr>
        <w:t>blendMode</w:t>
      </w:r>
      <w:bookmarkEnd w:id="174"/>
    </w:p>
    <w:p w14:paraId="57D0B311" w14:textId="77777777" w:rsidR="00045814" w:rsidRPr="002107D3" w:rsidRDefault="00045814" w:rsidP="00045814">
      <w:pPr>
        <w:pStyle w:val="B1"/>
      </w:pPr>
      <w:r w:rsidRPr="002107D3">
        <w:t>-</w:t>
      </w:r>
      <w:r w:rsidRPr="002107D3">
        <w:tab/>
      </w:r>
      <w:r>
        <w:t>Value '</w:t>
      </w:r>
      <w:bookmarkStart w:id="175" w:name="MCCQCTEMPBM_00000159"/>
      <w:r w:rsidRPr="00B12996">
        <w:rPr>
          <w:rFonts w:ascii="Courier New" w:hAnsi="Courier New" w:cs="Courier New"/>
        </w:rPr>
        <w:t>stereoscopic</w:t>
      </w:r>
      <w:bookmarkEnd w:id="175"/>
      <w:r>
        <w:t xml:space="preserve">' of the enumeration </w:t>
      </w:r>
      <w:bookmarkStart w:id="176" w:name="MCCQCTEMPBM_00000160"/>
      <w:r w:rsidRPr="00B12996">
        <w:rPr>
          <w:rFonts w:ascii="Courier New" w:hAnsi="Courier New" w:cs="Courier New"/>
        </w:rPr>
        <w:t>viewConfigurationPrimary</w:t>
      </w:r>
      <w:bookmarkEnd w:id="176"/>
    </w:p>
    <w:p w14:paraId="7C72710F" w14:textId="77777777" w:rsidR="00045814" w:rsidRPr="002107D3" w:rsidRDefault="00045814" w:rsidP="00045814">
      <w:pPr>
        <w:pStyle w:val="B1"/>
      </w:pPr>
      <w:r w:rsidRPr="002107D3">
        <w:t>-</w:t>
      </w:r>
      <w:r w:rsidRPr="002107D3">
        <w:tab/>
      </w:r>
      <w:r>
        <w:t>Values '</w:t>
      </w:r>
      <w:bookmarkStart w:id="177" w:name="MCCQCTEMPBM_00000161"/>
      <w:r w:rsidRPr="00B12996">
        <w:rPr>
          <w:rFonts w:ascii="Courier New" w:hAnsi="Courier New" w:cs="Courier New"/>
        </w:rPr>
        <w:t>view</w:t>
      </w:r>
      <w:bookmarkEnd w:id="177"/>
      <w:r>
        <w:t>', '</w:t>
      </w:r>
      <w:bookmarkStart w:id="178" w:name="MCCQCTEMPBM_00000162"/>
      <w:r w:rsidRPr="00B12996">
        <w:rPr>
          <w:rFonts w:ascii="Courier New" w:hAnsi="Courier New" w:cs="Courier New"/>
        </w:rPr>
        <w:t>local</w:t>
      </w:r>
      <w:bookmarkEnd w:id="178"/>
      <w:r>
        <w:t>' and '</w:t>
      </w:r>
      <w:bookmarkStart w:id="179" w:name="MCCQCTEMPBM_00000163"/>
      <w:r w:rsidRPr="00B12996">
        <w:rPr>
          <w:rFonts w:ascii="Courier New" w:hAnsi="Courier New" w:cs="Courier New"/>
        </w:rPr>
        <w:t>stage</w:t>
      </w:r>
      <w:bookmarkEnd w:id="179"/>
      <w:r>
        <w:t xml:space="preserve">' of the enumeration </w:t>
      </w:r>
      <w:bookmarkStart w:id="180" w:name="MCCQCTEMPBM_00000164"/>
      <w:r w:rsidRPr="00B12996">
        <w:rPr>
          <w:rFonts w:ascii="Courier New" w:hAnsi="Courier New" w:cs="Courier New"/>
        </w:rPr>
        <w:t>referenceSpace</w:t>
      </w:r>
      <w:bookmarkEnd w:id="180"/>
    </w:p>
    <w:p w14:paraId="4D683D24" w14:textId="77777777" w:rsidR="00045814" w:rsidRPr="002107D3" w:rsidRDefault="00045814" w:rsidP="00045814">
      <w:pPr>
        <w:pStyle w:val="B1"/>
      </w:pPr>
      <w:r w:rsidRPr="002107D3">
        <w:t>-</w:t>
      </w:r>
      <w:r w:rsidRPr="002107D3">
        <w:tab/>
      </w:r>
      <w:r>
        <w:t xml:space="preserve">If </w:t>
      </w:r>
      <w:bookmarkStart w:id="181" w:name="MCCQCTEMPBM_00000165"/>
      <w:r w:rsidRPr="00B12996">
        <w:rPr>
          <w:rFonts w:ascii="Courier New" w:hAnsi="Courier New" w:cs="Courier New"/>
        </w:rPr>
        <w:t>swapchainSupported</w:t>
      </w:r>
      <w:bookmarkEnd w:id="181"/>
      <w:r>
        <w:rPr>
          <w:lang w:val="en-US"/>
        </w:rPr>
        <w:t xml:space="preserve"> is </w:t>
      </w:r>
      <w:r>
        <w:t>'</w:t>
      </w:r>
      <w:bookmarkStart w:id="182" w:name="MCCQCTEMPBM_00000166"/>
      <w:r w:rsidRPr="00B25712">
        <w:rPr>
          <w:rFonts w:ascii="Courier New" w:hAnsi="Courier New" w:cs="Courier New"/>
        </w:rPr>
        <w:t>true</w:t>
      </w:r>
      <w:bookmarkEnd w:id="182"/>
      <w:r>
        <w:t>'</w:t>
      </w:r>
      <w:r>
        <w:rPr>
          <w:lang w:val="en-US"/>
        </w:rPr>
        <w:t xml:space="preserve">, </w:t>
      </w:r>
      <w:bookmarkStart w:id="183" w:name="MCCQCTEMPBM_00000167"/>
      <w:r w:rsidRPr="00B12996">
        <w:rPr>
          <w:rFonts w:ascii="Courier New" w:hAnsi="Courier New" w:cs="Courier New"/>
        </w:rPr>
        <w:t>numberSwapchainImages</w:t>
      </w:r>
      <w:bookmarkEnd w:id="183"/>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bookmarkStart w:id="184" w:name="MCCQCTEMPBM_00000168"/>
      <w:r w:rsidRPr="00B12996">
        <w:rPr>
          <w:rFonts w:ascii="Courier New" w:hAnsi="Courier New" w:cs="Courier New"/>
        </w:rPr>
        <w:t>projection</w:t>
      </w:r>
      <w:bookmarkEnd w:id="184"/>
      <w:r>
        <w:t>' and '</w:t>
      </w:r>
      <w:bookmarkStart w:id="185" w:name="MCCQCTEMPBM_00000169"/>
      <w:r w:rsidRPr="00B12996">
        <w:rPr>
          <w:rFonts w:ascii="Courier New" w:hAnsi="Courier New" w:cs="Courier New"/>
        </w:rPr>
        <w:t>quad</w:t>
      </w:r>
      <w:bookmarkEnd w:id="185"/>
      <w:r>
        <w:t xml:space="preserve">' of the enumeration </w:t>
      </w:r>
      <w:bookmarkStart w:id="186" w:name="MCCQCTEMPBM_00000170"/>
      <w:r w:rsidRPr="00B12996">
        <w:rPr>
          <w:rFonts w:ascii="Courier New" w:hAnsi="Courier New" w:cs="Courier New"/>
        </w:rPr>
        <w:t>compositionLayer</w:t>
      </w:r>
      <w:bookmarkEnd w:id="186"/>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7DA3EEA7" w14:textId="77777777" w:rsidR="00045814" w:rsidRPr="00396D28" w:rsidRDefault="00045814" w:rsidP="00045814">
      <w:r w:rsidRPr="00B12996">
        <w:rPr>
          <w:highlight w:val="yellow"/>
        </w:rPr>
        <w:t>[Editor’s note: This list of capabilities is a starting point and more can be added after being defined in clause 4.1.3]</w:t>
      </w:r>
    </w:p>
    <w:p w14:paraId="5A45D4A8" w14:textId="3F3DA49F" w:rsidR="00045814" w:rsidRDefault="00045814" w:rsidP="00045814">
      <w:pPr>
        <w:pStyle w:val="Heading3"/>
      </w:pPr>
      <w:bookmarkStart w:id="187" w:name="_Toc152694590"/>
      <w:r>
        <w:t>10.3.3</w:t>
      </w:r>
      <w:r>
        <w:tab/>
      </w:r>
      <w:r w:rsidR="00F607D7">
        <w:t xml:space="preserve">Video </w:t>
      </w:r>
      <w:r>
        <w:t>capabilities support</w:t>
      </w:r>
      <w:bookmarkEnd w:id="187"/>
    </w:p>
    <w:p w14:paraId="19A2F35A" w14:textId="77777777" w:rsidR="002731FF" w:rsidRDefault="002731FF" w:rsidP="002731FF">
      <w:r>
        <w:t>An XR Device complying to device type 2 shall support at least the following decoding capabilities:</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AVC-UHD-Dec-4</w:t>
      </w:r>
      <w:r w:rsidRPr="000119A1">
        <w:rPr>
          <w:b/>
          <w:bCs/>
          <w:sz w:val="28"/>
          <w:szCs w:val="28"/>
          <w:highlight w:val="yellow"/>
        </w:rPr>
        <w:t>]</w:t>
      </w:r>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7777777" w:rsidR="002731FF" w:rsidRDefault="002731FF" w:rsidP="002731FF">
      <w:r>
        <w:t>An XR Device complying to device type 2 shall support at least 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AVC-FullHD-Enc</w:t>
      </w:r>
    </w:p>
    <w:p w14:paraId="1F2A1AE5" w14:textId="6F6D00A6" w:rsidR="002731FF" w:rsidRPr="004F760E" w:rsidRDefault="002731FF" w:rsidP="002731FF">
      <w:pPr>
        <w:pStyle w:val="B1"/>
        <w:rPr>
          <w:b/>
          <w:bCs/>
        </w:rPr>
      </w:pPr>
      <w:r w:rsidRPr="0059059E">
        <w:rPr>
          <w:b/>
          <w:bCs/>
        </w:rPr>
        <w:t>-</w:t>
      </w:r>
      <w:r w:rsidRPr="0059059E">
        <w:rPr>
          <w:b/>
          <w:bCs/>
        </w:rPr>
        <w:tab/>
        <w:t>HEVC-FullHD-Enc</w:t>
      </w:r>
    </w:p>
    <w:p w14:paraId="2D568EF2" w14:textId="77777777" w:rsidR="002731FF" w:rsidRDefault="002731FF" w:rsidP="002731FF">
      <w:r>
        <w:t>An XR Device complying to device type 2 should support at least the following decoding capabilities:</w:t>
      </w:r>
    </w:p>
    <w:p w14:paraId="6885FC5A" w14:textId="77777777" w:rsidR="00666AA1" w:rsidRPr="004F760E" w:rsidRDefault="00666AA1" w:rsidP="00666AA1">
      <w:pPr>
        <w:pStyle w:val="B1"/>
        <w:rPr>
          <w:b/>
          <w:bCs/>
        </w:rPr>
      </w:pPr>
      <w:bookmarkStart w:id="188" w:name="MCCQCTEMPBM_00000219"/>
      <w:r w:rsidRPr="0059059E">
        <w:rPr>
          <w:b/>
          <w:bCs/>
        </w:rPr>
        <w:t>-</w:t>
      </w:r>
      <w:r w:rsidRPr="0059059E">
        <w:rPr>
          <w:b/>
          <w:bCs/>
        </w:rPr>
        <w:tab/>
      </w:r>
      <w:r w:rsidR="002731FF" w:rsidRPr="000119A1">
        <w:rPr>
          <w:b/>
          <w:bCs/>
          <w:sz w:val="28"/>
          <w:szCs w:val="28"/>
          <w:highlight w:val="yellow"/>
        </w:rPr>
        <w:t>[</w:t>
      </w:r>
      <w:r w:rsidR="002731FF" w:rsidRPr="0059059E">
        <w:rPr>
          <w:b/>
          <w:bCs/>
        </w:rPr>
        <w:t>HEVC-UHD-Dec-4</w:t>
      </w:r>
      <w:r w:rsidR="002731FF" w:rsidRPr="000119A1">
        <w:rPr>
          <w:b/>
          <w:bCs/>
          <w:sz w:val="28"/>
          <w:szCs w:val="28"/>
          <w:highlight w:val="yellow"/>
        </w:rPr>
        <w:t>]</w:t>
      </w:r>
    </w:p>
    <w:p w14:paraId="5F0E3869" w14:textId="77777777" w:rsidR="00666AA1" w:rsidRPr="004F760E" w:rsidRDefault="00666AA1" w:rsidP="00666AA1">
      <w:pPr>
        <w:pStyle w:val="B1"/>
        <w:rPr>
          <w:b/>
          <w:bCs/>
        </w:rPr>
      </w:pPr>
      <w:bookmarkStart w:id="189" w:name="MCCQCTEMPBM_00000220"/>
      <w:bookmarkEnd w:id="188"/>
      <w:r w:rsidRPr="0059059E">
        <w:rPr>
          <w:b/>
          <w:bCs/>
        </w:rPr>
        <w:t>-</w:t>
      </w:r>
      <w:r w:rsidRPr="0059059E">
        <w:rPr>
          <w:b/>
          <w:bCs/>
        </w:rPr>
        <w:tab/>
      </w:r>
      <w:r w:rsidR="002731FF" w:rsidRPr="000119A1">
        <w:rPr>
          <w:b/>
          <w:bCs/>
          <w:sz w:val="28"/>
          <w:szCs w:val="28"/>
          <w:highlight w:val="yellow"/>
        </w:rPr>
        <w:t>[</w:t>
      </w:r>
      <w:r w:rsidR="002731FF" w:rsidRPr="0059059E">
        <w:rPr>
          <w:b/>
          <w:bCs/>
        </w:rPr>
        <w:t>UHD-Dec-4</w:t>
      </w:r>
      <w:r w:rsidR="002731FF" w:rsidRPr="000119A1">
        <w:rPr>
          <w:b/>
          <w:bCs/>
          <w:sz w:val="28"/>
          <w:szCs w:val="28"/>
          <w:highlight w:val="yellow"/>
        </w:rPr>
        <w:t>]</w:t>
      </w:r>
    </w:p>
    <w:p w14:paraId="575355CE" w14:textId="77777777" w:rsidR="00F607D7" w:rsidRDefault="00F607D7" w:rsidP="00F607D7">
      <w:pPr>
        <w:pStyle w:val="Heading3"/>
      </w:pPr>
      <w:bookmarkStart w:id="190" w:name="_Toc152694591"/>
      <w:bookmarkEnd w:id="189"/>
      <w:r>
        <w:t>10.3.4</w:t>
      </w:r>
      <w:r>
        <w:tab/>
        <w:t>Audio/Speech capabilities support</w:t>
      </w:r>
      <w:bookmarkEnd w:id="190"/>
    </w:p>
    <w:p w14:paraId="330FA644"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7A6A3DCA" w14:textId="77777777" w:rsidR="00F607D7" w:rsidRDefault="00F607D7" w:rsidP="00F607D7">
      <w:r>
        <w:t>An XR Device complying to device type 2 device shall support at least the following decoding capabilities:</w:t>
      </w:r>
    </w:p>
    <w:p w14:paraId="58D16C56" w14:textId="408FA077" w:rsidR="00F607D7" w:rsidRPr="004F760E" w:rsidRDefault="0054143F" w:rsidP="004F760E">
      <w:pPr>
        <w:pStyle w:val="B1"/>
        <w:rPr>
          <w:b/>
          <w:bCs/>
        </w:rPr>
      </w:pPr>
      <w:r>
        <w:t>-</w:t>
      </w:r>
      <w:r>
        <w:tab/>
      </w:r>
      <w:r w:rsidR="00F607D7" w:rsidRPr="004F760E">
        <w:rPr>
          <w:b/>
          <w:bCs/>
        </w:rPr>
        <w:t>EVS-Dec</w:t>
      </w:r>
    </w:p>
    <w:p w14:paraId="7536061E" w14:textId="3152EE6D" w:rsidR="00F607D7" w:rsidRPr="00CB1974" w:rsidRDefault="0054143F" w:rsidP="004F760E">
      <w:pPr>
        <w:pStyle w:val="B1"/>
      </w:pPr>
      <w:r>
        <w:lastRenderedPageBreak/>
        <w:t>-</w:t>
      </w:r>
      <w:r>
        <w:tab/>
      </w:r>
      <w:r w:rsidR="00F607D7" w:rsidRPr="004F760E">
        <w:rPr>
          <w:b/>
          <w:bCs/>
        </w:rPr>
        <w:t>AAC-ELDv2-Dec</w:t>
      </w:r>
    </w:p>
    <w:p w14:paraId="349595CD" w14:textId="77777777" w:rsidR="00F607D7" w:rsidRDefault="00F607D7" w:rsidP="00F607D7">
      <w:r>
        <w:t>An XR Device complying to device type 2 should support the following decoding capabilities:</w:t>
      </w:r>
    </w:p>
    <w:p w14:paraId="69A09856" w14:textId="5010828E" w:rsidR="00F607D7" w:rsidRPr="00CB1974" w:rsidRDefault="0054143F"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5101044A" w14:textId="2ADE6456" w:rsidR="00F607D7" w:rsidRPr="00CB1974" w:rsidRDefault="0054143F" w:rsidP="004F760E">
      <w:pPr>
        <w:pStyle w:val="B1"/>
      </w:pPr>
      <w:r>
        <w:t>-</w:t>
      </w:r>
      <w:r>
        <w:tab/>
      </w:r>
      <w:r w:rsidR="00F607D7" w:rsidRPr="004F760E">
        <w:rPr>
          <w:b/>
          <w:bCs/>
        </w:rPr>
        <w:t>EVS-Dec-2</w:t>
      </w:r>
    </w:p>
    <w:p w14:paraId="2F0E7E0D" w14:textId="77777777" w:rsidR="00F607D7" w:rsidRDefault="00F607D7" w:rsidP="00F607D7">
      <w:r>
        <w:t>An XR Device complying to device type 2 may support the following decoding capabilities:</w:t>
      </w:r>
    </w:p>
    <w:p w14:paraId="5A06732A" w14:textId="7EC48E90" w:rsidR="00F607D7" w:rsidRPr="00CB1974" w:rsidRDefault="0054143F" w:rsidP="004F760E">
      <w:pPr>
        <w:pStyle w:val="B1"/>
      </w:pPr>
      <w:r>
        <w:t>-</w:t>
      </w:r>
      <w:r>
        <w:tab/>
      </w:r>
      <w:r w:rsidR="00F607D7" w:rsidRPr="004F760E">
        <w:rPr>
          <w:b/>
          <w:bCs/>
        </w:rPr>
        <w:t>EVS-Dec-4</w:t>
      </w:r>
    </w:p>
    <w:p w14:paraId="447D062C" w14:textId="3D683D3D" w:rsidR="00F607D7" w:rsidRPr="00CB1974" w:rsidRDefault="0054143F" w:rsidP="004F760E">
      <w:pPr>
        <w:pStyle w:val="B1"/>
      </w:pPr>
      <w:r>
        <w:t>-</w:t>
      </w:r>
      <w:r>
        <w:tab/>
      </w:r>
      <w:r w:rsidR="00F607D7" w:rsidRPr="004F760E">
        <w:rPr>
          <w:b/>
          <w:bCs/>
        </w:rPr>
        <w:t>AAC-ELDv2-Dec-2</w:t>
      </w:r>
    </w:p>
    <w:p w14:paraId="0B629FC1" w14:textId="77777777" w:rsidR="00F607D7" w:rsidRDefault="00F607D7" w:rsidP="00F607D7">
      <w:r>
        <w:t>An XR Device complying to device type 2 shall support at least the following encoding capabilities:</w:t>
      </w:r>
    </w:p>
    <w:p w14:paraId="61975374" w14:textId="7B7B71E7" w:rsidR="00F607D7" w:rsidRPr="00CB1974" w:rsidRDefault="0054143F" w:rsidP="004F760E">
      <w:pPr>
        <w:pStyle w:val="B1"/>
      </w:pPr>
      <w:r>
        <w:t>-</w:t>
      </w:r>
      <w:r>
        <w:tab/>
      </w:r>
      <w:r w:rsidR="00F607D7" w:rsidRPr="004F760E">
        <w:rPr>
          <w:b/>
          <w:bCs/>
        </w:rPr>
        <w:t>EVS-Enc</w:t>
      </w:r>
    </w:p>
    <w:p w14:paraId="056966A8" w14:textId="77777777" w:rsidR="00F607D7" w:rsidRDefault="00F607D7" w:rsidP="00F607D7">
      <w:r>
        <w:t>An XR Device complying to device type 2 should support the following encoding capabilities:</w:t>
      </w:r>
    </w:p>
    <w:p w14:paraId="51A749AC" w14:textId="6B3A4A32" w:rsidR="00F607D7" w:rsidRDefault="0054143F"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7D7FD0EE" w14:textId="6CF473D1" w:rsidR="003B5870" w:rsidRDefault="0054143F" w:rsidP="0054143F">
      <w:pPr>
        <w:pStyle w:val="B1"/>
      </w:pPr>
      <w:r>
        <w:t>-</w:t>
      </w:r>
      <w:r>
        <w:tab/>
      </w:r>
      <w:r w:rsidR="00F607D7" w:rsidRPr="004F760E">
        <w:rPr>
          <w:b/>
          <w:bCs/>
        </w:rPr>
        <w:t>AAC-ELDv2-Enc</w:t>
      </w:r>
    </w:p>
    <w:p w14:paraId="071A99CC" w14:textId="27B96ABF" w:rsidR="003B5870" w:rsidRDefault="003B5870" w:rsidP="003B5870">
      <w:pPr>
        <w:pStyle w:val="Heading3"/>
      </w:pPr>
      <w:bookmarkStart w:id="191" w:name="_Toc152694592"/>
      <w:r>
        <w:t>10.3.5</w:t>
      </w:r>
      <w:r>
        <w:tab/>
        <w:t>Scene Description capabilities support</w:t>
      </w:r>
      <w:bookmarkEnd w:id="191"/>
    </w:p>
    <w:p w14:paraId="228AE214" w14:textId="77777777" w:rsidR="003B5870" w:rsidRDefault="003B5870" w:rsidP="003B5870">
      <w:r>
        <w:t xml:space="preserve">A device of type 2 should support glTF-based scene description as defined in clause 7.3.2.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286FDFD5" w:rsidR="00E95AA8" w:rsidRDefault="00E95AA8" w:rsidP="00E95AA8">
      <w:pPr>
        <w:pStyle w:val="Heading2"/>
      </w:pPr>
      <w:bookmarkStart w:id="192" w:name="_Toc134709911"/>
      <w:bookmarkStart w:id="193" w:name="_Toc152694593"/>
      <w:r>
        <w:t>10.</w:t>
      </w:r>
      <w:r w:rsidR="00045814">
        <w:t>4</w:t>
      </w:r>
      <w:r>
        <w:tab/>
        <w:t xml:space="preserve">Device </w:t>
      </w:r>
      <w:r w:rsidR="003447B1">
        <w:t>t</w:t>
      </w:r>
      <w:r>
        <w:t xml:space="preserve">ype 3: XR </w:t>
      </w:r>
      <w:r w:rsidR="003447B1">
        <w:t>p</w:t>
      </w:r>
      <w:r>
        <w:t>hone</w:t>
      </w:r>
      <w:bookmarkEnd w:id="192"/>
      <w:bookmarkEnd w:id="193"/>
    </w:p>
    <w:p w14:paraId="73C938E5" w14:textId="77777777" w:rsidR="00045814" w:rsidRDefault="00045814" w:rsidP="00045814">
      <w:pPr>
        <w:pStyle w:val="Heading3"/>
      </w:pPr>
      <w:bookmarkStart w:id="194" w:name="_Toc152694594"/>
      <w:r>
        <w:t>10.4.1</w:t>
      </w:r>
      <w:r>
        <w:tab/>
        <w:t>General</w:t>
      </w:r>
      <w:bookmarkEnd w:id="194"/>
    </w:p>
    <w:p w14:paraId="0998A0A1" w14:textId="77777777" w:rsidR="00045814" w:rsidRPr="00BA5493" w:rsidRDefault="00045814" w:rsidP="00B12996">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Heading3"/>
      </w:pPr>
      <w:bookmarkStart w:id="195" w:name="_Toc152694595"/>
      <w:r>
        <w:t>10.4.2</w:t>
      </w:r>
      <w:r>
        <w:tab/>
        <w:t>XR System support</w:t>
      </w:r>
      <w:bookmarkEnd w:id="195"/>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196" w:name="MCCQCTEMPBM_00000171"/>
      <w:r w:rsidRPr="00B12996">
        <w:rPr>
          <w:rFonts w:ascii="Courier New" w:hAnsi="Courier New" w:cs="Courier New"/>
        </w:rPr>
        <w:t>orientationTracking</w:t>
      </w:r>
      <w:bookmarkEnd w:id="196"/>
      <w:r>
        <w:rPr>
          <w:lang w:val="en-US"/>
        </w:rPr>
        <w:t xml:space="preserve"> is </w:t>
      </w:r>
      <w:r>
        <w:t>'</w:t>
      </w:r>
      <w:bookmarkStart w:id="197" w:name="MCCQCTEMPBM_00000172"/>
      <w:r w:rsidRPr="00B25712">
        <w:rPr>
          <w:rFonts w:ascii="Courier New" w:hAnsi="Courier New" w:cs="Courier New"/>
        </w:rPr>
        <w:t>true</w:t>
      </w:r>
      <w:bookmarkEnd w:id="197"/>
      <w:r>
        <w:t>'</w:t>
      </w:r>
    </w:p>
    <w:p w14:paraId="38546F64" w14:textId="77777777" w:rsidR="00045814" w:rsidRPr="002107D3" w:rsidRDefault="00045814" w:rsidP="00045814">
      <w:pPr>
        <w:pStyle w:val="B1"/>
      </w:pPr>
      <w:r>
        <w:t>-</w:t>
      </w:r>
      <w:r>
        <w:tab/>
      </w:r>
      <w:bookmarkStart w:id="198" w:name="MCCQCTEMPBM_00000173"/>
      <w:r w:rsidRPr="00B12996">
        <w:rPr>
          <w:rFonts w:ascii="Courier New" w:hAnsi="Courier New" w:cs="Courier New"/>
        </w:rPr>
        <w:t>positionTracking</w:t>
      </w:r>
      <w:bookmarkEnd w:id="198"/>
      <w:r>
        <w:rPr>
          <w:lang w:val="en-US"/>
        </w:rPr>
        <w:t xml:space="preserve"> is </w:t>
      </w:r>
      <w:r>
        <w:t>'</w:t>
      </w:r>
      <w:bookmarkStart w:id="199" w:name="MCCQCTEMPBM_00000174"/>
      <w:r w:rsidRPr="00B25712">
        <w:rPr>
          <w:rFonts w:ascii="Courier New" w:hAnsi="Courier New" w:cs="Courier New"/>
        </w:rPr>
        <w:t>true</w:t>
      </w:r>
      <w:bookmarkEnd w:id="199"/>
      <w:r>
        <w:t>'</w:t>
      </w:r>
    </w:p>
    <w:p w14:paraId="1A420E32" w14:textId="77777777" w:rsidR="00045814" w:rsidRPr="002107D3" w:rsidRDefault="00045814" w:rsidP="00045814">
      <w:pPr>
        <w:pStyle w:val="B1"/>
      </w:pPr>
      <w:r w:rsidRPr="002107D3">
        <w:t>-</w:t>
      </w:r>
      <w:r w:rsidRPr="002107D3">
        <w:tab/>
      </w:r>
      <w:r>
        <w:t>Values '</w:t>
      </w:r>
      <w:bookmarkStart w:id="200" w:name="MCCQCTEMPBM_00000175"/>
      <w:r w:rsidRPr="00B12996">
        <w:rPr>
          <w:rFonts w:ascii="Courier New" w:hAnsi="Courier New" w:cs="Courier New"/>
        </w:rPr>
        <w:t>opaque</w:t>
      </w:r>
      <w:bookmarkEnd w:id="200"/>
      <w:r>
        <w:t>' and '</w:t>
      </w:r>
      <w:bookmarkStart w:id="201" w:name="MCCQCTEMPBM_00000176"/>
      <w:r w:rsidRPr="00B12996">
        <w:rPr>
          <w:rFonts w:ascii="Courier New" w:hAnsi="Courier New" w:cs="Courier New"/>
        </w:rPr>
        <w:t>alpha_blend</w:t>
      </w:r>
      <w:r w:rsidRPr="00B718F5">
        <w:t>'</w:t>
      </w:r>
      <w:r w:rsidRPr="00B12996">
        <w:rPr>
          <w:rFonts w:ascii="Courier New" w:hAnsi="Courier New" w:cs="Courier New"/>
        </w:rPr>
        <w:t xml:space="preserve"> </w:t>
      </w:r>
      <w:bookmarkEnd w:id="201"/>
      <w:r>
        <w:t xml:space="preserve">of the enumeration </w:t>
      </w:r>
      <w:bookmarkStart w:id="202" w:name="MCCQCTEMPBM_00000177"/>
      <w:r w:rsidRPr="00B12996">
        <w:rPr>
          <w:rFonts w:ascii="Courier New" w:hAnsi="Courier New" w:cs="Courier New"/>
        </w:rPr>
        <w:t>blendMode</w:t>
      </w:r>
      <w:bookmarkEnd w:id="202"/>
    </w:p>
    <w:p w14:paraId="732756D9" w14:textId="77777777" w:rsidR="00045814" w:rsidRPr="002107D3" w:rsidRDefault="00045814" w:rsidP="00045814">
      <w:pPr>
        <w:pStyle w:val="B1"/>
      </w:pPr>
      <w:r w:rsidRPr="002107D3">
        <w:t>-</w:t>
      </w:r>
      <w:r w:rsidRPr="002107D3">
        <w:tab/>
      </w:r>
      <w:r>
        <w:t>Values '</w:t>
      </w:r>
      <w:bookmarkStart w:id="203" w:name="MCCQCTEMPBM_00000178"/>
      <w:r w:rsidRPr="00B12996">
        <w:rPr>
          <w:rFonts w:ascii="Courier New" w:hAnsi="Courier New" w:cs="Courier New"/>
        </w:rPr>
        <w:t>monoscopic</w:t>
      </w:r>
      <w:bookmarkEnd w:id="203"/>
      <w:r>
        <w:t>' and '</w:t>
      </w:r>
      <w:bookmarkStart w:id="204" w:name="MCCQCTEMPBM_00000179"/>
      <w:r w:rsidRPr="00B12996">
        <w:rPr>
          <w:rFonts w:ascii="Courier New" w:hAnsi="Courier New" w:cs="Courier New"/>
        </w:rPr>
        <w:t>stereoscopic</w:t>
      </w:r>
      <w:bookmarkEnd w:id="204"/>
      <w:r>
        <w:t xml:space="preserve">' of the enumeration </w:t>
      </w:r>
      <w:bookmarkStart w:id="205" w:name="MCCQCTEMPBM_00000180"/>
      <w:r w:rsidRPr="00B12996">
        <w:rPr>
          <w:rFonts w:ascii="Courier New" w:hAnsi="Courier New" w:cs="Courier New"/>
        </w:rPr>
        <w:t>viewConfigurationPrimary</w:t>
      </w:r>
      <w:bookmarkEnd w:id="205"/>
    </w:p>
    <w:p w14:paraId="473BB5FF" w14:textId="77777777" w:rsidR="00045814" w:rsidRPr="002107D3" w:rsidRDefault="00045814" w:rsidP="00045814">
      <w:pPr>
        <w:pStyle w:val="B1"/>
      </w:pPr>
      <w:r w:rsidRPr="002107D3">
        <w:t>-</w:t>
      </w:r>
      <w:r w:rsidRPr="002107D3">
        <w:tab/>
      </w:r>
      <w:r>
        <w:t>Values '</w:t>
      </w:r>
      <w:bookmarkStart w:id="206" w:name="MCCQCTEMPBM_00000181"/>
      <w:r w:rsidRPr="00B12996">
        <w:rPr>
          <w:rFonts w:ascii="Courier New" w:hAnsi="Courier New" w:cs="Courier New"/>
        </w:rPr>
        <w:t>view</w:t>
      </w:r>
      <w:bookmarkEnd w:id="206"/>
      <w:r>
        <w:t>', '</w:t>
      </w:r>
      <w:bookmarkStart w:id="207" w:name="MCCQCTEMPBM_00000182"/>
      <w:r w:rsidRPr="00B12996">
        <w:rPr>
          <w:rFonts w:ascii="Courier New" w:hAnsi="Courier New" w:cs="Courier New"/>
        </w:rPr>
        <w:t>local</w:t>
      </w:r>
      <w:bookmarkEnd w:id="207"/>
      <w:r>
        <w:t>' and '</w:t>
      </w:r>
      <w:bookmarkStart w:id="208" w:name="MCCQCTEMPBM_00000183"/>
      <w:r w:rsidRPr="00B12996">
        <w:rPr>
          <w:rFonts w:ascii="Courier New" w:hAnsi="Courier New" w:cs="Courier New"/>
        </w:rPr>
        <w:t>stage</w:t>
      </w:r>
      <w:bookmarkEnd w:id="208"/>
      <w:r>
        <w:t xml:space="preserve">' of the enumeration </w:t>
      </w:r>
      <w:bookmarkStart w:id="209" w:name="MCCQCTEMPBM_00000184"/>
      <w:r w:rsidRPr="00B12996">
        <w:rPr>
          <w:rFonts w:ascii="Courier New" w:hAnsi="Courier New" w:cs="Courier New"/>
        </w:rPr>
        <w:t>referenceSpace</w:t>
      </w:r>
      <w:bookmarkEnd w:id="209"/>
    </w:p>
    <w:p w14:paraId="58C1D885" w14:textId="77777777" w:rsidR="00045814" w:rsidRPr="002107D3" w:rsidRDefault="00045814" w:rsidP="00045814">
      <w:pPr>
        <w:pStyle w:val="B1"/>
      </w:pPr>
      <w:r w:rsidRPr="002107D3">
        <w:t>-</w:t>
      </w:r>
      <w:r w:rsidRPr="002107D3">
        <w:tab/>
      </w:r>
      <w:r>
        <w:t xml:space="preserve">If </w:t>
      </w:r>
      <w:bookmarkStart w:id="210" w:name="MCCQCTEMPBM_00000185"/>
      <w:r w:rsidRPr="00B12996">
        <w:rPr>
          <w:rFonts w:ascii="Courier New" w:hAnsi="Courier New" w:cs="Courier New"/>
        </w:rPr>
        <w:t>swapchainSupported</w:t>
      </w:r>
      <w:bookmarkEnd w:id="210"/>
      <w:r>
        <w:rPr>
          <w:lang w:val="en-US"/>
        </w:rPr>
        <w:t xml:space="preserve"> is </w:t>
      </w:r>
      <w:r>
        <w:t>'</w:t>
      </w:r>
      <w:bookmarkStart w:id="211" w:name="MCCQCTEMPBM_00000186"/>
      <w:r w:rsidRPr="00B25712">
        <w:rPr>
          <w:rFonts w:ascii="Courier New" w:hAnsi="Courier New" w:cs="Courier New"/>
        </w:rPr>
        <w:t>true</w:t>
      </w:r>
      <w:bookmarkEnd w:id="211"/>
      <w:r>
        <w:t>'</w:t>
      </w:r>
      <w:r>
        <w:rPr>
          <w:lang w:val="en-US"/>
        </w:rPr>
        <w:t xml:space="preserve">, </w:t>
      </w:r>
      <w:bookmarkStart w:id="212" w:name="MCCQCTEMPBM_00000187"/>
      <w:r w:rsidRPr="00B12996">
        <w:rPr>
          <w:rFonts w:ascii="Courier New" w:hAnsi="Courier New" w:cs="Courier New"/>
        </w:rPr>
        <w:t>numberSwapchainImages</w:t>
      </w:r>
      <w:bookmarkEnd w:id="212"/>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213" w:name="MCCQCTEMPBM_00000188"/>
      <w:r w:rsidRPr="00B12996">
        <w:rPr>
          <w:rFonts w:ascii="Courier New" w:hAnsi="Courier New" w:cs="Courier New"/>
        </w:rPr>
        <w:t>projection</w:t>
      </w:r>
      <w:bookmarkEnd w:id="213"/>
      <w:r>
        <w:t>' and '</w:t>
      </w:r>
      <w:bookmarkStart w:id="214" w:name="MCCQCTEMPBM_00000189"/>
      <w:r w:rsidRPr="00B12996">
        <w:rPr>
          <w:rFonts w:ascii="Courier New" w:hAnsi="Courier New" w:cs="Courier New"/>
        </w:rPr>
        <w:t>quad</w:t>
      </w:r>
      <w:bookmarkEnd w:id="214"/>
      <w:r>
        <w:t xml:space="preserve">' of the enumeration </w:t>
      </w:r>
      <w:bookmarkStart w:id="215" w:name="MCCQCTEMPBM_00000190"/>
      <w:r w:rsidRPr="00B12996">
        <w:rPr>
          <w:rFonts w:ascii="Courier New" w:hAnsi="Courier New" w:cs="Courier New"/>
        </w:rPr>
        <w:t>compositionLayer</w:t>
      </w:r>
      <w:bookmarkEnd w:id="215"/>
    </w:p>
    <w:p w14:paraId="1331160C" w14:textId="62008CB7" w:rsidR="00045814" w:rsidRDefault="00045814" w:rsidP="00B12996">
      <w:pPr>
        <w:pStyle w:val="NO"/>
      </w:pPr>
      <w:r w:rsidRPr="00396D28">
        <w:lastRenderedPageBreak/>
        <w:t>NOTE</w:t>
      </w:r>
      <w:r>
        <w:t>:</w:t>
      </w:r>
      <w:r>
        <w:tab/>
      </w:r>
      <w:r w:rsidRPr="00396D28">
        <w:t>For the definition of those capabilities, please refer to clause 4.1.3.</w:t>
      </w:r>
    </w:p>
    <w:p w14:paraId="5D277DFC" w14:textId="77777777" w:rsidR="00045814" w:rsidRPr="00396D28" w:rsidRDefault="00045814" w:rsidP="00045814">
      <w:r w:rsidRPr="00B12996">
        <w:rPr>
          <w:highlight w:val="yellow"/>
        </w:rPr>
        <w:t>[Editor’s note: This list of capabilities is a starting point and more can be added after being defined in clause 4.1.3]</w:t>
      </w:r>
    </w:p>
    <w:p w14:paraId="4F190C28" w14:textId="5CE95A22" w:rsidR="00045814" w:rsidRDefault="00045814" w:rsidP="00045814">
      <w:pPr>
        <w:pStyle w:val="Heading3"/>
      </w:pPr>
      <w:bookmarkStart w:id="216" w:name="_Toc152694596"/>
      <w:r>
        <w:t>10.4.3</w:t>
      </w:r>
      <w:r>
        <w:tab/>
      </w:r>
      <w:r w:rsidR="00F607D7">
        <w:t xml:space="preserve">Video </w:t>
      </w:r>
      <w:r>
        <w:t>capabilities support</w:t>
      </w:r>
      <w:bookmarkEnd w:id="216"/>
    </w:p>
    <w:p w14:paraId="7623919E" w14:textId="77777777" w:rsidR="002731FF" w:rsidRDefault="002731FF" w:rsidP="002731FF">
      <w:r>
        <w:t>An XR Device complying to device type 3 shall support at least the following decoding capabilities:</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AVC-UHD-Dec-4</w:t>
      </w:r>
      <w:r w:rsidRPr="000119A1">
        <w:rPr>
          <w:b/>
          <w:bCs/>
          <w:sz w:val="28"/>
          <w:szCs w:val="28"/>
          <w:highlight w:val="yellow"/>
        </w:rPr>
        <w:t>]</w:t>
      </w:r>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77777777" w:rsidR="002731FF" w:rsidRPr="0059059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HEVC-UHD-Dec-4</w:t>
      </w:r>
      <w:r w:rsidRPr="000119A1">
        <w:rPr>
          <w:b/>
          <w:bCs/>
          <w:sz w:val="28"/>
          <w:szCs w:val="28"/>
          <w:highlight w:val="yellow"/>
        </w:rPr>
        <w:t>]</w:t>
      </w:r>
    </w:p>
    <w:p w14:paraId="435B1A2A" w14:textId="2D1964CE" w:rsidR="002731FF" w:rsidRPr="004F760E" w:rsidRDefault="002731FF" w:rsidP="002731FF">
      <w:pPr>
        <w:pStyle w:val="B1"/>
        <w:rPr>
          <w:b/>
          <w:bCs/>
        </w:rPr>
      </w:pPr>
      <w:r w:rsidRPr="0059059E">
        <w:rPr>
          <w:b/>
          <w:bCs/>
        </w:rPr>
        <w:t>-</w:t>
      </w:r>
      <w:r w:rsidRPr="0059059E">
        <w:rPr>
          <w:b/>
          <w:bCs/>
        </w:rPr>
        <w:tab/>
      </w:r>
      <w:r w:rsidRPr="000119A1">
        <w:rPr>
          <w:b/>
          <w:bCs/>
          <w:sz w:val="28"/>
          <w:szCs w:val="28"/>
          <w:highlight w:val="yellow"/>
        </w:rPr>
        <w:t>[</w:t>
      </w:r>
      <w:r w:rsidRPr="0059059E">
        <w:rPr>
          <w:b/>
          <w:bCs/>
        </w:rPr>
        <w:t>UHD-Dec-4</w:t>
      </w:r>
      <w:r w:rsidRPr="000119A1">
        <w:rPr>
          <w:b/>
          <w:bCs/>
          <w:sz w:val="28"/>
          <w:szCs w:val="28"/>
          <w:highlight w:val="yellow"/>
        </w:rPr>
        <w:t>]</w:t>
      </w:r>
    </w:p>
    <w:p w14:paraId="190789D6" w14:textId="77777777" w:rsidR="002731FF" w:rsidRDefault="002731FF" w:rsidP="002731FF">
      <w:r>
        <w:t>An XR Device complying to device type 3 shall support at least 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77777777" w:rsidR="002731FF" w:rsidRDefault="002731FF" w:rsidP="002731FF">
      <w:r>
        <w:t>An XR Device complying to device type 3 should support at least the following decoding capabilities:</w:t>
      </w:r>
    </w:p>
    <w:p w14:paraId="19A2F0B6" w14:textId="77777777" w:rsidR="002731FF" w:rsidRPr="0059059E" w:rsidRDefault="002731FF" w:rsidP="002731FF">
      <w:pPr>
        <w:pStyle w:val="B1"/>
        <w:rPr>
          <w:b/>
          <w:bCs/>
        </w:rPr>
      </w:pPr>
      <w:r w:rsidRPr="0059059E">
        <w:rPr>
          <w:b/>
          <w:bCs/>
        </w:rPr>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6CE911CF" w:rsidR="002731FF" w:rsidRPr="004F760E" w:rsidRDefault="002731FF" w:rsidP="004F760E">
      <w:pPr>
        <w:pStyle w:val="B1"/>
        <w:rPr>
          <w:b/>
          <w:bCs/>
        </w:rPr>
      </w:pPr>
      <w:r w:rsidRPr="0059059E">
        <w:rPr>
          <w:b/>
          <w:bCs/>
        </w:rPr>
        <w:t>-</w:t>
      </w:r>
      <w:r w:rsidRPr="0059059E">
        <w:rPr>
          <w:b/>
          <w:bCs/>
        </w:rPr>
        <w:tab/>
      </w:r>
      <w:r w:rsidRPr="000119A1">
        <w:rPr>
          <w:b/>
          <w:bCs/>
          <w:sz w:val="28"/>
          <w:szCs w:val="28"/>
          <w:highlight w:val="yellow"/>
        </w:rPr>
        <w:t>[</w:t>
      </w:r>
      <w:r w:rsidRPr="0059059E">
        <w:rPr>
          <w:b/>
          <w:bCs/>
        </w:rPr>
        <w:t>8K-Dec-8</w:t>
      </w:r>
      <w:r w:rsidRPr="000119A1">
        <w:rPr>
          <w:b/>
          <w:bCs/>
          <w:sz w:val="28"/>
          <w:szCs w:val="28"/>
          <w:highlight w:val="yellow"/>
        </w:rPr>
        <w:t>]</w:t>
      </w:r>
    </w:p>
    <w:p w14:paraId="01E8C6A3" w14:textId="77777777" w:rsidR="00F607D7" w:rsidRDefault="00F607D7" w:rsidP="00F607D7">
      <w:pPr>
        <w:pStyle w:val="Heading3"/>
      </w:pPr>
      <w:bookmarkStart w:id="217" w:name="_Toc152694597"/>
      <w:r>
        <w:t>10.4.4</w:t>
      </w:r>
      <w:r>
        <w:tab/>
        <w:t>Audio/Speech capabilities support</w:t>
      </w:r>
      <w:bookmarkEnd w:id="217"/>
    </w:p>
    <w:p w14:paraId="5A190EEA"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0E5E0D97" w14:textId="77777777" w:rsidR="00F607D7" w:rsidRDefault="00F607D7" w:rsidP="00F607D7">
      <w:r>
        <w:t>An XR Device complying to device type 3 device shall support at least the following decoding capabilities:</w:t>
      </w:r>
    </w:p>
    <w:p w14:paraId="493C1785" w14:textId="451C4555" w:rsidR="00F607D7" w:rsidRPr="004F760E" w:rsidRDefault="00D471D3" w:rsidP="004F760E">
      <w:pPr>
        <w:pStyle w:val="B1"/>
        <w:rPr>
          <w:b/>
          <w:bCs/>
        </w:rPr>
      </w:pPr>
      <w:r>
        <w:t>-</w:t>
      </w:r>
      <w:r>
        <w:tab/>
      </w:r>
      <w:r w:rsidR="00F607D7" w:rsidRPr="004F760E">
        <w:rPr>
          <w:b/>
          <w:bCs/>
        </w:rPr>
        <w:t>EVS-Dec</w:t>
      </w:r>
    </w:p>
    <w:p w14:paraId="215F35F7" w14:textId="1B39A394" w:rsidR="00F607D7" w:rsidRPr="00CB1974" w:rsidRDefault="00F31175" w:rsidP="004F760E">
      <w:pPr>
        <w:pStyle w:val="B1"/>
      </w:pPr>
      <w:r>
        <w:t>-</w:t>
      </w:r>
      <w:r>
        <w:tab/>
      </w:r>
      <w:r w:rsidR="00F607D7" w:rsidRPr="004F760E">
        <w:rPr>
          <w:b/>
          <w:bCs/>
        </w:rPr>
        <w:t>AAC-ELDv2-Dec</w:t>
      </w:r>
    </w:p>
    <w:p w14:paraId="5CA606BE" w14:textId="77777777" w:rsidR="00F607D7" w:rsidRDefault="00F607D7" w:rsidP="00F607D7">
      <w:r>
        <w:t>An XR Device complying to device type 3 should support the following decoding capabilities:</w:t>
      </w:r>
    </w:p>
    <w:p w14:paraId="685D81D6" w14:textId="359720D8" w:rsidR="00F607D7" w:rsidRPr="00CB1974" w:rsidRDefault="00F31175" w:rsidP="004F760E">
      <w:pPr>
        <w:pStyle w:val="B1"/>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664ACE46" w14:textId="6B7A191A" w:rsidR="00F607D7" w:rsidRPr="00CB1974" w:rsidRDefault="00F31175" w:rsidP="004F760E">
      <w:pPr>
        <w:pStyle w:val="B1"/>
      </w:pPr>
      <w:r>
        <w:t>-</w:t>
      </w:r>
      <w:r>
        <w:tab/>
      </w:r>
      <w:r w:rsidR="00F607D7" w:rsidRPr="004F760E">
        <w:rPr>
          <w:b/>
          <w:bCs/>
        </w:rPr>
        <w:t>EVS-Dec-2</w:t>
      </w:r>
    </w:p>
    <w:p w14:paraId="5ED843F8" w14:textId="77777777" w:rsidR="00F607D7" w:rsidRDefault="00F607D7" w:rsidP="00F607D7">
      <w:r>
        <w:t>An XR Device complying to device type 3 may support the following decoding capabilities:</w:t>
      </w:r>
    </w:p>
    <w:p w14:paraId="29B47A8E" w14:textId="5404827E" w:rsidR="00F607D7" w:rsidRPr="00CB1974" w:rsidRDefault="00F31175" w:rsidP="004F760E">
      <w:pPr>
        <w:pStyle w:val="B1"/>
      </w:pPr>
      <w:r>
        <w:t>-</w:t>
      </w:r>
      <w:r>
        <w:tab/>
      </w:r>
      <w:r w:rsidR="00F607D7" w:rsidRPr="004F760E">
        <w:rPr>
          <w:b/>
          <w:bCs/>
        </w:rPr>
        <w:t>EVS-Dec-4</w:t>
      </w:r>
    </w:p>
    <w:p w14:paraId="0BCE5DED" w14:textId="762314A2" w:rsidR="00F607D7" w:rsidRPr="00CB1974" w:rsidRDefault="00F31175" w:rsidP="004F760E">
      <w:pPr>
        <w:pStyle w:val="B1"/>
      </w:pPr>
      <w:r>
        <w:t>-</w:t>
      </w:r>
      <w:r>
        <w:tab/>
      </w:r>
      <w:r w:rsidR="00F607D7" w:rsidRPr="004F760E">
        <w:rPr>
          <w:b/>
          <w:bCs/>
        </w:rPr>
        <w:t>AAC-ELDv2-Dec-2</w:t>
      </w:r>
    </w:p>
    <w:p w14:paraId="06F5F364" w14:textId="77777777" w:rsidR="00F607D7" w:rsidRDefault="00F607D7" w:rsidP="00F607D7">
      <w:r>
        <w:t>An XR Device complying to device type 3 shall support at least the following encoding capabilities:</w:t>
      </w:r>
    </w:p>
    <w:p w14:paraId="2486EFD6" w14:textId="7DC9E649" w:rsidR="00F607D7" w:rsidRPr="004F760E" w:rsidRDefault="00F31175" w:rsidP="004F760E">
      <w:pPr>
        <w:pStyle w:val="B1"/>
        <w:rPr>
          <w:b/>
          <w:bCs/>
        </w:rPr>
      </w:pPr>
      <w:r>
        <w:t>-</w:t>
      </w:r>
      <w:r>
        <w:tab/>
      </w:r>
      <w:r w:rsidR="00F607D7" w:rsidRPr="004F760E">
        <w:rPr>
          <w:b/>
          <w:bCs/>
        </w:rPr>
        <w:t>EVS-Enc</w:t>
      </w:r>
    </w:p>
    <w:p w14:paraId="67ABBA88" w14:textId="77777777" w:rsidR="00F607D7" w:rsidRDefault="00F607D7" w:rsidP="00F607D7">
      <w:r>
        <w:t>An XR Device complying to device type 3 should support the following encoding capabilities:</w:t>
      </w:r>
    </w:p>
    <w:p w14:paraId="421FF2C9" w14:textId="63BC3376"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2F8CFA2E" w14:textId="32BBE33C" w:rsidR="00F607D7" w:rsidRPr="004F760E" w:rsidRDefault="00F31175" w:rsidP="004F760E">
      <w:pPr>
        <w:pStyle w:val="B1"/>
        <w:rPr>
          <w:b/>
          <w:bCs/>
        </w:rPr>
      </w:pPr>
      <w:r>
        <w:t>-</w:t>
      </w:r>
      <w:r>
        <w:tab/>
      </w:r>
      <w:r w:rsidR="00F607D7" w:rsidRPr="004F760E">
        <w:rPr>
          <w:b/>
          <w:bCs/>
        </w:rPr>
        <w:t>AAC-ELDv2-Enc</w:t>
      </w:r>
    </w:p>
    <w:p w14:paraId="26BD0AEA" w14:textId="349DE26F" w:rsidR="003B5870" w:rsidRDefault="003B5870" w:rsidP="003B5870">
      <w:pPr>
        <w:pStyle w:val="Heading3"/>
      </w:pPr>
      <w:bookmarkStart w:id="218" w:name="_Toc152694598"/>
      <w:r>
        <w:lastRenderedPageBreak/>
        <w:t>10.4.5</w:t>
      </w:r>
      <w:r>
        <w:tab/>
        <w:t>Scene Description capabilities support</w:t>
      </w:r>
      <w:bookmarkEnd w:id="218"/>
    </w:p>
    <w:p w14:paraId="3D588129" w14:textId="77777777" w:rsidR="003B5870" w:rsidRDefault="003B5870" w:rsidP="003B5870">
      <w:r>
        <w:t xml:space="preserve">A device of type 3 should support gltf-based scene description as defined in clause 7.3.2.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3938FD8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w:t>
      </w:r>
      <w:r>
        <w:t xml:space="preserve">may </w:t>
      </w:r>
      <w:r w:rsidRPr="005E5238">
        <w:t>be supported</w:t>
      </w:r>
    </w:p>
    <w:p w14:paraId="7F134C68" w14:textId="35E0B4BB" w:rsidR="00E95AA8" w:rsidRDefault="00E95AA8" w:rsidP="00E95AA8">
      <w:pPr>
        <w:pStyle w:val="Heading2"/>
      </w:pPr>
      <w:bookmarkStart w:id="219" w:name="_Toc134709912"/>
      <w:bookmarkStart w:id="220" w:name="_Toc152694599"/>
      <w:r>
        <w:t>10.</w:t>
      </w:r>
      <w:r w:rsidR="00045814">
        <w:t>5</w:t>
      </w:r>
      <w:r>
        <w:tab/>
        <w:t xml:space="preserve">Device </w:t>
      </w:r>
      <w:r w:rsidR="003447B1">
        <w:t>t</w:t>
      </w:r>
      <w:r>
        <w:t>ype 4: XR HMD</w:t>
      </w:r>
      <w:bookmarkEnd w:id="219"/>
      <w:bookmarkEnd w:id="220"/>
    </w:p>
    <w:p w14:paraId="28842333" w14:textId="77777777" w:rsidR="00045814" w:rsidRDefault="00045814" w:rsidP="00045814">
      <w:pPr>
        <w:pStyle w:val="Heading3"/>
      </w:pPr>
      <w:bookmarkStart w:id="221" w:name="_Toc152694600"/>
      <w:r>
        <w:t>10.5.1</w:t>
      </w:r>
      <w:r>
        <w:tab/>
        <w:t>General</w:t>
      </w:r>
      <w:bookmarkEnd w:id="221"/>
    </w:p>
    <w:p w14:paraId="70471A51" w14:textId="77777777" w:rsidR="00045814" w:rsidRPr="00BA5493" w:rsidRDefault="00045814" w:rsidP="00045814">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Heading3"/>
      </w:pPr>
      <w:bookmarkStart w:id="222" w:name="_Toc152694601"/>
      <w:r>
        <w:t>10.5.2</w:t>
      </w:r>
      <w:r>
        <w:tab/>
        <w:t>XR System support</w:t>
      </w:r>
      <w:bookmarkEnd w:id="222"/>
      <w:r>
        <w:t xml:space="preserve"> </w:t>
      </w:r>
    </w:p>
    <w:p w14:paraId="67227D2E" w14:textId="2708D846" w:rsidR="00045814" w:rsidRDefault="00045814" w:rsidP="00045814">
      <w:r>
        <w:t>An XR Device complying to the XR HMD device type offers an XR System with at least the following capabilities:</w:t>
      </w:r>
    </w:p>
    <w:p w14:paraId="0ECE917B" w14:textId="42374EB8" w:rsidR="00045814" w:rsidRDefault="00045814" w:rsidP="00045814">
      <w:pPr>
        <w:pStyle w:val="B1"/>
      </w:pPr>
      <w:r w:rsidRPr="002107D3">
        <w:t>-</w:t>
      </w:r>
      <w:r w:rsidRPr="002107D3">
        <w:tab/>
      </w:r>
      <w:bookmarkStart w:id="223" w:name="MCCQCTEMPBM_00000191"/>
      <w:r w:rsidRPr="00B25712">
        <w:rPr>
          <w:rFonts w:ascii="Courier New" w:hAnsi="Courier New" w:cs="Courier New"/>
        </w:rPr>
        <w:t>orientationTracking</w:t>
      </w:r>
      <w:bookmarkEnd w:id="223"/>
      <w:r>
        <w:rPr>
          <w:lang w:val="en-US"/>
        </w:rPr>
        <w:t xml:space="preserve"> is </w:t>
      </w:r>
      <w:r>
        <w:t>'</w:t>
      </w:r>
      <w:bookmarkStart w:id="224" w:name="MCCQCTEMPBM_00000192"/>
      <w:r w:rsidRPr="00B25712">
        <w:rPr>
          <w:rFonts w:ascii="Courier New" w:hAnsi="Courier New" w:cs="Courier New"/>
        </w:rPr>
        <w:t>true</w:t>
      </w:r>
      <w:bookmarkEnd w:id="224"/>
      <w:r>
        <w:t>'</w:t>
      </w:r>
    </w:p>
    <w:p w14:paraId="25AFDF6C" w14:textId="77777777" w:rsidR="00045814" w:rsidRPr="002107D3" w:rsidRDefault="00045814" w:rsidP="00045814">
      <w:pPr>
        <w:pStyle w:val="B1"/>
      </w:pPr>
      <w:r>
        <w:t>-</w:t>
      </w:r>
      <w:r>
        <w:tab/>
      </w:r>
      <w:bookmarkStart w:id="225" w:name="MCCQCTEMPBM_00000193"/>
      <w:r w:rsidRPr="00B25712">
        <w:rPr>
          <w:rFonts w:ascii="Courier New" w:hAnsi="Courier New" w:cs="Courier New"/>
        </w:rPr>
        <w:t>positionTracking</w:t>
      </w:r>
      <w:bookmarkEnd w:id="225"/>
      <w:r>
        <w:rPr>
          <w:lang w:val="en-US"/>
        </w:rPr>
        <w:t xml:space="preserve"> is </w:t>
      </w:r>
      <w:r>
        <w:t>'</w:t>
      </w:r>
      <w:bookmarkStart w:id="226" w:name="MCCQCTEMPBM_00000194"/>
      <w:r w:rsidRPr="00B25712">
        <w:rPr>
          <w:rFonts w:ascii="Courier New" w:hAnsi="Courier New" w:cs="Courier New"/>
        </w:rPr>
        <w:t>true</w:t>
      </w:r>
      <w:bookmarkEnd w:id="226"/>
      <w:r>
        <w:t>'</w:t>
      </w:r>
    </w:p>
    <w:p w14:paraId="671AED80" w14:textId="77777777" w:rsidR="00045814" w:rsidRPr="002107D3" w:rsidRDefault="00045814" w:rsidP="00045814">
      <w:pPr>
        <w:pStyle w:val="B1"/>
      </w:pPr>
      <w:r w:rsidRPr="002107D3">
        <w:t>-</w:t>
      </w:r>
      <w:r w:rsidRPr="002107D3">
        <w:tab/>
      </w:r>
      <w:r>
        <w:t>Value '</w:t>
      </w:r>
      <w:bookmarkStart w:id="227" w:name="MCCQCTEMPBM_00000195"/>
      <w:r w:rsidRPr="00B12996">
        <w:rPr>
          <w:rFonts w:ascii="Courier New" w:hAnsi="Courier New" w:cs="Courier New"/>
        </w:rPr>
        <w:t>additive</w:t>
      </w:r>
      <w:bookmarkEnd w:id="227"/>
      <w:r>
        <w:t>' or values '</w:t>
      </w:r>
      <w:bookmarkStart w:id="228" w:name="MCCQCTEMPBM_00000196"/>
      <w:r w:rsidRPr="00B12996">
        <w:rPr>
          <w:rFonts w:ascii="Courier New" w:hAnsi="Courier New" w:cs="Courier New"/>
        </w:rPr>
        <w:t>opaque</w:t>
      </w:r>
      <w:bookmarkEnd w:id="228"/>
      <w:r>
        <w:t>' and '</w:t>
      </w:r>
      <w:bookmarkStart w:id="229" w:name="MCCQCTEMPBM_00000197"/>
      <w:r w:rsidRPr="00B12996">
        <w:rPr>
          <w:rFonts w:ascii="Courier New" w:hAnsi="Courier New" w:cs="Courier New"/>
        </w:rPr>
        <w:t>alpha_blend</w:t>
      </w:r>
      <w:bookmarkEnd w:id="229"/>
      <w:r w:rsidRPr="00972266">
        <w:t>'</w:t>
      </w:r>
      <w:r>
        <w:t xml:space="preserve"> of the enumeration </w:t>
      </w:r>
      <w:bookmarkStart w:id="230" w:name="MCCQCTEMPBM_00000198"/>
      <w:r w:rsidRPr="00B12996">
        <w:rPr>
          <w:rFonts w:ascii="Courier New" w:hAnsi="Courier New" w:cs="Courier New"/>
        </w:rPr>
        <w:t>blendMode</w:t>
      </w:r>
      <w:bookmarkEnd w:id="230"/>
    </w:p>
    <w:p w14:paraId="0F163B58" w14:textId="77777777" w:rsidR="00045814" w:rsidRPr="002107D3" w:rsidRDefault="00045814" w:rsidP="00045814">
      <w:pPr>
        <w:pStyle w:val="B1"/>
      </w:pPr>
      <w:r w:rsidRPr="002107D3">
        <w:t>-</w:t>
      </w:r>
      <w:r w:rsidRPr="002107D3">
        <w:tab/>
      </w:r>
      <w:r>
        <w:t>Values '</w:t>
      </w:r>
      <w:bookmarkStart w:id="231" w:name="MCCQCTEMPBM_00000199"/>
      <w:r w:rsidRPr="00B12996">
        <w:rPr>
          <w:rFonts w:ascii="Courier New" w:hAnsi="Courier New" w:cs="Courier New"/>
        </w:rPr>
        <w:t>monoscopic</w:t>
      </w:r>
      <w:bookmarkEnd w:id="231"/>
      <w:r>
        <w:t>' and '</w:t>
      </w:r>
      <w:bookmarkStart w:id="232" w:name="MCCQCTEMPBM_00000200"/>
      <w:r w:rsidRPr="00B12996">
        <w:rPr>
          <w:rFonts w:ascii="Courier New" w:hAnsi="Courier New" w:cs="Courier New"/>
        </w:rPr>
        <w:t>stereoscopic</w:t>
      </w:r>
      <w:bookmarkEnd w:id="232"/>
      <w:r>
        <w:t xml:space="preserve">' of the enumeration </w:t>
      </w:r>
      <w:bookmarkStart w:id="233" w:name="MCCQCTEMPBM_00000201"/>
      <w:r w:rsidRPr="00B12996">
        <w:rPr>
          <w:rFonts w:ascii="Courier New" w:hAnsi="Courier New" w:cs="Courier New"/>
        </w:rPr>
        <w:t>viewConfigurationPrimary</w:t>
      </w:r>
      <w:bookmarkEnd w:id="233"/>
    </w:p>
    <w:p w14:paraId="62EF4B66" w14:textId="77777777" w:rsidR="00045814" w:rsidRPr="002107D3" w:rsidRDefault="00045814" w:rsidP="00045814">
      <w:pPr>
        <w:pStyle w:val="B1"/>
      </w:pPr>
      <w:r w:rsidRPr="002107D3">
        <w:t>-</w:t>
      </w:r>
      <w:r w:rsidRPr="002107D3">
        <w:tab/>
      </w:r>
      <w:r>
        <w:t>Values '</w:t>
      </w:r>
      <w:bookmarkStart w:id="234" w:name="MCCQCTEMPBM_00000202"/>
      <w:r w:rsidRPr="00B12996">
        <w:rPr>
          <w:rFonts w:ascii="Courier New" w:hAnsi="Courier New" w:cs="Courier New"/>
        </w:rPr>
        <w:t>view</w:t>
      </w:r>
      <w:bookmarkEnd w:id="234"/>
      <w:r>
        <w:t>', '</w:t>
      </w:r>
      <w:bookmarkStart w:id="235" w:name="MCCQCTEMPBM_00000203"/>
      <w:r w:rsidRPr="00B12996">
        <w:rPr>
          <w:rFonts w:ascii="Courier New" w:hAnsi="Courier New" w:cs="Courier New"/>
        </w:rPr>
        <w:t>local</w:t>
      </w:r>
      <w:bookmarkEnd w:id="235"/>
      <w:r>
        <w:t>' and '</w:t>
      </w:r>
      <w:bookmarkStart w:id="236" w:name="MCCQCTEMPBM_00000204"/>
      <w:r w:rsidRPr="00B12996">
        <w:rPr>
          <w:rFonts w:ascii="Courier New" w:hAnsi="Courier New" w:cs="Courier New"/>
        </w:rPr>
        <w:t>stage</w:t>
      </w:r>
      <w:bookmarkEnd w:id="236"/>
      <w:r>
        <w:t xml:space="preserve">' of the enumeration </w:t>
      </w:r>
      <w:bookmarkStart w:id="237" w:name="MCCQCTEMPBM_00000205"/>
      <w:r w:rsidRPr="00B12996">
        <w:rPr>
          <w:rFonts w:ascii="Courier New" w:hAnsi="Courier New" w:cs="Courier New"/>
        </w:rPr>
        <w:t>referenceSpace</w:t>
      </w:r>
      <w:bookmarkEnd w:id="237"/>
    </w:p>
    <w:p w14:paraId="112C7D3F" w14:textId="77777777" w:rsidR="00045814" w:rsidRPr="002107D3" w:rsidRDefault="00045814" w:rsidP="00045814">
      <w:pPr>
        <w:pStyle w:val="B1"/>
      </w:pPr>
      <w:r w:rsidRPr="002107D3">
        <w:t>-</w:t>
      </w:r>
      <w:r w:rsidRPr="002107D3">
        <w:tab/>
      </w:r>
      <w:r>
        <w:t xml:space="preserve">If </w:t>
      </w:r>
      <w:bookmarkStart w:id="238" w:name="MCCQCTEMPBM_00000206"/>
      <w:r w:rsidRPr="00B12996">
        <w:rPr>
          <w:rFonts w:ascii="Courier New" w:hAnsi="Courier New" w:cs="Courier New"/>
        </w:rPr>
        <w:t>swapchainSupported</w:t>
      </w:r>
      <w:bookmarkEnd w:id="238"/>
      <w:r>
        <w:rPr>
          <w:lang w:val="en-US"/>
        </w:rPr>
        <w:t xml:space="preserve"> is </w:t>
      </w:r>
      <w:r>
        <w:t>'</w:t>
      </w:r>
      <w:bookmarkStart w:id="239" w:name="MCCQCTEMPBM_00000207"/>
      <w:r w:rsidRPr="00B25712">
        <w:rPr>
          <w:rFonts w:ascii="Courier New" w:hAnsi="Courier New" w:cs="Courier New"/>
        </w:rPr>
        <w:t>true</w:t>
      </w:r>
      <w:bookmarkEnd w:id="239"/>
      <w:r>
        <w:t>'</w:t>
      </w:r>
      <w:r>
        <w:rPr>
          <w:lang w:val="en-US"/>
        </w:rPr>
        <w:t xml:space="preserve">, </w:t>
      </w:r>
      <w:bookmarkStart w:id="240" w:name="MCCQCTEMPBM_00000208"/>
      <w:r w:rsidRPr="00B12996">
        <w:rPr>
          <w:rFonts w:ascii="Courier New" w:hAnsi="Courier New" w:cs="Courier New"/>
        </w:rPr>
        <w:t>numberSwapchainImages</w:t>
      </w:r>
      <w:bookmarkEnd w:id="240"/>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241" w:name="MCCQCTEMPBM_00000209"/>
      <w:r w:rsidRPr="00B12996">
        <w:rPr>
          <w:rFonts w:ascii="Courier New" w:hAnsi="Courier New" w:cs="Courier New"/>
        </w:rPr>
        <w:t>projection</w:t>
      </w:r>
      <w:bookmarkEnd w:id="241"/>
      <w:r>
        <w:t>' and '</w:t>
      </w:r>
      <w:bookmarkStart w:id="242" w:name="MCCQCTEMPBM_00000210"/>
      <w:r w:rsidRPr="00B12996">
        <w:rPr>
          <w:rFonts w:ascii="Courier New" w:hAnsi="Courier New" w:cs="Courier New"/>
        </w:rPr>
        <w:t>quad</w:t>
      </w:r>
      <w:bookmarkEnd w:id="242"/>
      <w:r>
        <w:t xml:space="preserve">' of the enumeration </w:t>
      </w:r>
      <w:bookmarkStart w:id="243" w:name="MCCQCTEMPBM_00000211"/>
      <w:r w:rsidRPr="00B12996">
        <w:rPr>
          <w:rFonts w:ascii="Courier New" w:hAnsi="Courier New" w:cs="Courier New"/>
        </w:rPr>
        <w:t>compositionLayer</w:t>
      </w:r>
      <w:bookmarkEnd w:id="243"/>
    </w:p>
    <w:p w14:paraId="7813673B" w14:textId="7B373BE0" w:rsidR="00045814" w:rsidRDefault="00045814" w:rsidP="004F760E">
      <w:pPr>
        <w:pStyle w:val="NO"/>
      </w:pPr>
      <w:r w:rsidRPr="00396D28">
        <w:t>NOTE</w:t>
      </w:r>
      <w:r w:rsidR="00F31175">
        <w:t>:</w:t>
      </w:r>
      <w:r>
        <w:tab/>
      </w:r>
      <w:r w:rsidRPr="00396D28">
        <w:t>For the definition of those capabilities, please refer to clause 4.1.3.</w:t>
      </w:r>
    </w:p>
    <w:p w14:paraId="1B6C2F15" w14:textId="77777777" w:rsidR="00045814" w:rsidRPr="00396D28" w:rsidRDefault="00045814" w:rsidP="00045814">
      <w:r w:rsidRPr="00B12996">
        <w:rPr>
          <w:highlight w:val="yellow"/>
        </w:rPr>
        <w:t>[Editor’s note: This list of capabilities is a starting point and more can be added after being defined in clause 4.1.3]</w:t>
      </w:r>
    </w:p>
    <w:p w14:paraId="43E00022" w14:textId="043D37F7" w:rsidR="00045814" w:rsidRDefault="00045814" w:rsidP="00045814">
      <w:pPr>
        <w:pStyle w:val="Heading3"/>
      </w:pPr>
      <w:bookmarkStart w:id="244" w:name="_Toc152694602"/>
      <w:r>
        <w:t>10.5.3</w:t>
      </w:r>
      <w:r>
        <w:tab/>
      </w:r>
      <w:r w:rsidR="00F607D7">
        <w:t xml:space="preserve">Video </w:t>
      </w:r>
      <w:r>
        <w:t>capabilities support</w:t>
      </w:r>
      <w:bookmarkEnd w:id="244"/>
    </w:p>
    <w:p w14:paraId="0D1BBF27" w14:textId="77777777" w:rsidR="002731FF" w:rsidRDefault="002731FF" w:rsidP="002731FF">
      <w:r>
        <w:t>An XR Device complying to device type 4 shall support at least the following decoding capabilities:</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77777777" w:rsidR="002731FF" w:rsidRPr="0059059E" w:rsidRDefault="002731FF" w:rsidP="002731FF">
      <w:pPr>
        <w:pStyle w:val="B1"/>
        <w:rPr>
          <w:b/>
          <w:bCs/>
        </w:rPr>
      </w:pPr>
      <w:r w:rsidRPr="004F760E">
        <w:t>-</w:t>
      </w:r>
      <w:r w:rsidRPr="004F760E">
        <w:tab/>
      </w:r>
      <w:r w:rsidRPr="000119A1">
        <w:rPr>
          <w:b/>
          <w:bCs/>
          <w:sz w:val="28"/>
          <w:szCs w:val="28"/>
          <w:highlight w:val="yellow"/>
        </w:rPr>
        <w:t>[</w:t>
      </w:r>
      <w:r w:rsidRPr="0059059E">
        <w:rPr>
          <w:b/>
          <w:bCs/>
        </w:rPr>
        <w:t>AVC-UHD-Dec-4</w:t>
      </w:r>
      <w:r w:rsidRPr="000119A1">
        <w:rPr>
          <w:b/>
          <w:bCs/>
          <w:sz w:val="28"/>
          <w:szCs w:val="28"/>
          <w:highlight w:val="yellow"/>
        </w:rPr>
        <w:t>]</w:t>
      </w:r>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77777777" w:rsidR="002731FF" w:rsidRPr="0059059E" w:rsidRDefault="002731FF" w:rsidP="002731FF">
      <w:pPr>
        <w:pStyle w:val="B1"/>
        <w:rPr>
          <w:b/>
          <w:bCs/>
        </w:rPr>
      </w:pPr>
      <w:r w:rsidRPr="004F760E">
        <w:t>-</w:t>
      </w:r>
      <w:r w:rsidRPr="004F760E">
        <w:tab/>
      </w:r>
      <w:r w:rsidRPr="000119A1">
        <w:rPr>
          <w:b/>
          <w:bCs/>
          <w:sz w:val="28"/>
          <w:szCs w:val="28"/>
          <w:highlight w:val="yellow"/>
        </w:rPr>
        <w:t>[</w:t>
      </w:r>
      <w:r w:rsidRPr="0059059E">
        <w:rPr>
          <w:b/>
          <w:bCs/>
        </w:rPr>
        <w:t>HEVC-UHD-Dec-4</w:t>
      </w:r>
      <w:r w:rsidRPr="000119A1">
        <w:rPr>
          <w:b/>
          <w:bCs/>
          <w:sz w:val="28"/>
          <w:szCs w:val="28"/>
          <w:highlight w:val="yellow"/>
        </w:rPr>
        <w:t>]</w:t>
      </w:r>
    </w:p>
    <w:p w14:paraId="6D6B3519" w14:textId="12578E62" w:rsidR="002731FF" w:rsidRPr="004F760E" w:rsidRDefault="002731FF" w:rsidP="002731FF">
      <w:pPr>
        <w:pStyle w:val="B1"/>
        <w:rPr>
          <w:b/>
          <w:bCs/>
        </w:rPr>
      </w:pPr>
      <w:r w:rsidRPr="004F760E">
        <w:t>-</w:t>
      </w:r>
      <w:r w:rsidRPr="004F760E">
        <w:tab/>
      </w:r>
      <w:r w:rsidRPr="000119A1">
        <w:rPr>
          <w:b/>
          <w:bCs/>
          <w:sz w:val="28"/>
          <w:szCs w:val="28"/>
          <w:highlight w:val="yellow"/>
        </w:rPr>
        <w:t>[</w:t>
      </w:r>
      <w:r w:rsidRPr="0059059E">
        <w:rPr>
          <w:b/>
          <w:bCs/>
        </w:rPr>
        <w:t>UHD-Dec-4</w:t>
      </w:r>
      <w:r w:rsidRPr="000119A1">
        <w:rPr>
          <w:b/>
          <w:bCs/>
          <w:sz w:val="28"/>
          <w:szCs w:val="28"/>
          <w:highlight w:val="yellow"/>
        </w:rPr>
        <w:t>]</w:t>
      </w:r>
    </w:p>
    <w:p w14:paraId="44E0E4A3" w14:textId="77777777" w:rsidR="002731FF" w:rsidRDefault="002731FF" w:rsidP="002731FF">
      <w:r>
        <w:t>An XR Device complying to device type 4 shall support at least 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lastRenderedPageBreak/>
        <w:t>-</w:t>
      </w:r>
      <w:r w:rsidRPr="004F760E">
        <w:rPr>
          <w:lang w:val="fr-FR"/>
        </w:rPr>
        <w:tab/>
      </w:r>
      <w:r w:rsidRPr="0059059E">
        <w:rPr>
          <w:b/>
          <w:bCs/>
          <w:lang w:val="fr-FR"/>
        </w:rPr>
        <w:t>HEVC-UHD-Enc</w:t>
      </w:r>
    </w:p>
    <w:p w14:paraId="56D4D05D" w14:textId="77777777" w:rsidR="002731FF" w:rsidRDefault="002731FF" w:rsidP="002731FF">
      <w:r>
        <w:t>An XR Device complying to device type 4 should support at least 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2F098722" w:rsidR="002731FF" w:rsidRPr="004F760E" w:rsidRDefault="002731FF" w:rsidP="004F760E">
      <w:pPr>
        <w:pStyle w:val="B1"/>
        <w:rPr>
          <w:b/>
          <w:bCs/>
        </w:rPr>
      </w:pPr>
      <w:r w:rsidRPr="004F760E">
        <w:t>-</w:t>
      </w:r>
      <w:r w:rsidRPr="004F760E">
        <w:tab/>
      </w:r>
      <w:r w:rsidRPr="000119A1">
        <w:rPr>
          <w:b/>
          <w:bCs/>
          <w:sz w:val="28"/>
          <w:szCs w:val="28"/>
          <w:highlight w:val="yellow"/>
        </w:rPr>
        <w:t>[</w:t>
      </w:r>
      <w:r w:rsidRPr="0059059E">
        <w:rPr>
          <w:b/>
          <w:bCs/>
        </w:rPr>
        <w:t>8K-Dec-8</w:t>
      </w:r>
      <w:r w:rsidRPr="0059059E">
        <w:rPr>
          <w:b/>
          <w:bCs/>
          <w:sz w:val="28"/>
          <w:szCs w:val="28"/>
          <w:highlight w:val="yellow"/>
        </w:rPr>
        <w:t>]</w:t>
      </w:r>
    </w:p>
    <w:p w14:paraId="7764BCEE" w14:textId="77777777" w:rsidR="00F607D7" w:rsidRDefault="00F607D7" w:rsidP="00F607D7">
      <w:pPr>
        <w:pStyle w:val="Heading3"/>
      </w:pPr>
      <w:bookmarkStart w:id="245" w:name="_Toc152694603"/>
      <w:r>
        <w:t>10.5.4</w:t>
      </w:r>
      <w:r>
        <w:tab/>
        <w:t>Audio/Speech capabilities support</w:t>
      </w:r>
      <w:bookmarkEnd w:id="245"/>
    </w:p>
    <w:p w14:paraId="6EB0F144" w14:textId="77777777" w:rsidR="00F607D7" w:rsidRPr="00CF75BB" w:rsidRDefault="00F607D7" w:rsidP="00F607D7">
      <w:r w:rsidRPr="00687166">
        <w:rPr>
          <w:highlight w:val="yellow"/>
        </w:rPr>
        <w:t xml:space="preserve">[Editor’s note: The audio/speech capabilities for this device type are expected to be further </w:t>
      </w:r>
      <w:r>
        <w:rPr>
          <w:highlight w:val="yellow"/>
        </w:rPr>
        <w:t>adapted</w:t>
      </w:r>
      <w:r w:rsidRPr="00687166">
        <w:rPr>
          <w:highlight w:val="yellow"/>
        </w:rPr>
        <w:t xml:space="preserve"> based on the characteristics of this device type.]</w:t>
      </w:r>
    </w:p>
    <w:p w14:paraId="1524B2D2" w14:textId="77777777" w:rsidR="00F607D7" w:rsidRDefault="00F607D7" w:rsidP="00F607D7">
      <w:r>
        <w:t>An XR Device complying to device type 4 device shall support at least the following decoding capabilities:</w:t>
      </w:r>
    </w:p>
    <w:p w14:paraId="3BECD22B" w14:textId="32D4084B" w:rsidR="00F607D7" w:rsidRPr="004F760E" w:rsidRDefault="00F31175" w:rsidP="004F760E">
      <w:pPr>
        <w:pStyle w:val="B1"/>
        <w:rPr>
          <w:b/>
          <w:bCs/>
        </w:rPr>
      </w:pPr>
      <w:r>
        <w:t>-</w:t>
      </w:r>
      <w:r>
        <w:tab/>
      </w:r>
      <w:r w:rsidR="00F607D7" w:rsidRPr="004F760E">
        <w:rPr>
          <w:b/>
          <w:bCs/>
        </w:rPr>
        <w:t>EVS-Dec</w:t>
      </w:r>
    </w:p>
    <w:p w14:paraId="07479816" w14:textId="2534A433" w:rsidR="00F607D7" w:rsidRPr="004F760E" w:rsidRDefault="00F31175" w:rsidP="004F760E">
      <w:pPr>
        <w:pStyle w:val="B1"/>
        <w:rPr>
          <w:b/>
          <w:bCs/>
        </w:rPr>
      </w:pPr>
      <w:r>
        <w:t>-</w:t>
      </w:r>
      <w:r>
        <w:tab/>
      </w:r>
      <w:r w:rsidR="00F607D7" w:rsidRPr="004F760E">
        <w:rPr>
          <w:b/>
          <w:bCs/>
        </w:rPr>
        <w:t>AAC-ELDv2-Dec</w:t>
      </w:r>
    </w:p>
    <w:p w14:paraId="60A23D03" w14:textId="77777777" w:rsidR="00F607D7" w:rsidRDefault="00F607D7" w:rsidP="00F607D7">
      <w:r>
        <w:t>An XR Device complying to device type 4 should support the following decoding capabilities:</w:t>
      </w:r>
    </w:p>
    <w:p w14:paraId="4B0B7EB2" w14:textId="1577A69E"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Dec</w:t>
      </w:r>
    </w:p>
    <w:p w14:paraId="13084E01" w14:textId="0265A276" w:rsidR="00F607D7" w:rsidRPr="004F760E" w:rsidRDefault="00F31175" w:rsidP="004F760E">
      <w:pPr>
        <w:pStyle w:val="B1"/>
        <w:rPr>
          <w:b/>
          <w:bCs/>
        </w:rPr>
      </w:pPr>
      <w:r>
        <w:t>-</w:t>
      </w:r>
      <w:r>
        <w:tab/>
      </w:r>
      <w:r w:rsidR="00F607D7" w:rsidRPr="004F760E">
        <w:rPr>
          <w:b/>
          <w:bCs/>
        </w:rPr>
        <w:t>EVS-Dec-2</w:t>
      </w:r>
    </w:p>
    <w:p w14:paraId="40A53FF3" w14:textId="77777777" w:rsidR="00F607D7" w:rsidRDefault="00F607D7" w:rsidP="00F607D7">
      <w:r>
        <w:t>An XR Device complying to device type 4 may support the following decoding capabilities:</w:t>
      </w:r>
    </w:p>
    <w:p w14:paraId="1E9320FA" w14:textId="405EF87C" w:rsidR="00F607D7" w:rsidRPr="004F760E" w:rsidRDefault="00F31175" w:rsidP="004F760E">
      <w:pPr>
        <w:pStyle w:val="B1"/>
        <w:rPr>
          <w:b/>
          <w:bCs/>
        </w:rPr>
      </w:pPr>
      <w:r>
        <w:t>-</w:t>
      </w:r>
      <w:r>
        <w:tab/>
      </w:r>
      <w:r w:rsidR="00F607D7" w:rsidRPr="004F760E">
        <w:rPr>
          <w:b/>
          <w:bCs/>
        </w:rPr>
        <w:t>EVS-Dec-4</w:t>
      </w:r>
    </w:p>
    <w:p w14:paraId="0D64C62E" w14:textId="41ADA3FA" w:rsidR="00F607D7" w:rsidRPr="004F760E" w:rsidRDefault="00F31175" w:rsidP="004F760E">
      <w:pPr>
        <w:pStyle w:val="B1"/>
        <w:rPr>
          <w:b/>
          <w:bCs/>
        </w:rPr>
      </w:pPr>
      <w:r>
        <w:t>-</w:t>
      </w:r>
      <w:r>
        <w:tab/>
      </w:r>
      <w:r w:rsidR="00F607D7" w:rsidRPr="004F760E">
        <w:rPr>
          <w:b/>
          <w:bCs/>
        </w:rPr>
        <w:t>AAC-ELDv2-Dec-2</w:t>
      </w:r>
    </w:p>
    <w:p w14:paraId="6E137E64" w14:textId="77777777" w:rsidR="00F607D7" w:rsidRDefault="00F607D7" w:rsidP="00F607D7">
      <w:r>
        <w:t>An XR Device complying to device type 4 shall support at least the following encoding capabilities:</w:t>
      </w:r>
    </w:p>
    <w:p w14:paraId="7CE4BE8E" w14:textId="4172D43B" w:rsidR="00F607D7" w:rsidRPr="004F760E" w:rsidRDefault="00F31175" w:rsidP="004F760E">
      <w:pPr>
        <w:pStyle w:val="B1"/>
        <w:rPr>
          <w:b/>
          <w:bCs/>
        </w:rPr>
      </w:pPr>
      <w:r>
        <w:t>-</w:t>
      </w:r>
      <w:r>
        <w:tab/>
      </w:r>
      <w:r w:rsidR="00F607D7" w:rsidRPr="004F760E">
        <w:rPr>
          <w:b/>
          <w:bCs/>
        </w:rPr>
        <w:t>EVS-Enc</w:t>
      </w:r>
    </w:p>
    <w:p w14:paraId="6E6F5414" w14:textId="77777777" w:rsidR="00F607D7" w:rsidRDefault="00F607D7" w:rsidP="00F607D7">
      <w:r>
        <w:t>An XR Device complying to device type 4 should support the following encoding capabilities:</w:t>
      </w:r>
    </w:p>
    <w:p w14:paraId="3FF98544" w14:textId="493E02CF" w:rsidR="00F607D7" w:rsidRPr="004F760E" w:rsidRDefault="00F31175" w:rsidP="004F760E">
      <w:pPr>
        <w:pStyle w:val="B1"/>
        <w:rPr>
          <w:b/>
          <w:bCs/>
        </w:rPr>
      </w:pPr>
      <w:r>
        <w:t>-</w:t>
      </w:r>
      <w:r>
        <w:tab/>
      </w:r>
      <w:r w:rsidR="00F607D7" w:rsidRPr="004F760E">
        <w:rPr>
          <w:b/>
          <w:bCs/>
        </w:rPr>
        <w:t>IVAS-</w:t>
      </w:r>
      <w:r w:rsidR="00F607D7" w:rsidRPr="004F760E">
        <w:rPr>
          <w:b/>
          <w:bCs/>
          <w:highlight w:val="yellow"/>
        </w:rPr>
        <w:t>[Editor’s note: IVAS level TBD]</w:t>
      </w:r>
      <w:r w:rsidR="00F607D7" w:rsidRPr="004F760E">
        <w:rPr>
          <w:b/>
          <w:bCs/>
        </w:rPr>
        <w:t>-Enc</w:t>
      </w:r>
    </w:p>
    <w:p w14:paraId="3494FCEF" w14:textId="30E59D92" w:rsidR="00F607D7" w:rsidRPr="004F760E" w:rsidRDefault="00F31175" w:rsidP="004F760E">
      <w:pPr>
        <w:pStyle w:val="B1"/>
        <w:rPr>
          <w:b/>
          <w:bCs/>
        </w:rPr>
      </w:pPr>
      <w:r>
        <w:t>-</w:t>
      </w:r>
      <w:r>
        <w:tab/>
      </w:r>
      <w:r w:rsidR="00F607D7" w:rsidRPr="004F760E">
        <w:rPr>
          <w:b/>
          <w:bCs/>
        </w:rPr>
        <w:t>AAC-ELDv2-Enc</w:t>
      </w:r>
    </w:p>
    <w:p w14:paraId="0623B65F" w14:textId="4C742D77" w:rsidR="003B5870" w:rsidRDefault="003B5870" w:rsidP="003B5870">
      <w:pPr>
        <w:pStyle w:val="Heading3"/>
      </w:pPr>
      <w:bookmarkStart w:id="246" w:name="tsgNames"/>
      <w:bookmarkStart w:id="247" w:name="_Toc152694604"/>
      <w:bookmarkEnd w:id="246"/>
      <w:r>
        <w:t>10.5.5</w:t>
      </w:r>
      <w:r>
        <w:tab/>
        <w:t>Scene Description capabilities support</w:t>
      </w:r>
      <w:bookmarkEnd w:id="247"/>
    </w:p>
    <w:p w14:paraId="23180227" w14:textId="77777777" w:rsidR="003B5870" w:rsidRDefault="003B5870" w:rsidP="003B5870">
      <w:r>
        <w:t xml:space="preserve">A device of type 4 should support gltf-based scene description as defined in clause 7.3.2.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Pr="004D3578" w:rsidRDefault="003B5870" w:rsidP="004F760E">
      <w:pPr>
        <w:pStyle w:val="B1"/>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4F16F330" w14:textId="2804C314" w:rsidR="002675F0" w:rsidRPr="006E39E2" w:rsidRDefault="007429F6" w:rsidP="004F760E">
      <w:pPr>
        <w:pStyle w:val="Heading8"/>
      </w:pPr>
      <w:bookmarkStart w:id="248" w:name="startOfAnnexes"/>
      <w:bookmarkEnd w:id="248"/>
      <w:r w:rsidRPr="006E39E2">
        <w:rPr>
          <w:lang w:val="en-US"/>
        </w:rPr>
        <w:br w:type="page"/>
      </w:r>
      <w:bookmarkStart w:id="249" w:name="_Toc152694605"/>
      <w:r w:rsidR="00080512" w:rsidRPr="006E39E2">
        <w:rPr>
          <w:lang w:val="en-US"/>
        </w:rPr>
        <w:lastRenderedPageBreak/>
        <w:t xml:space="preserve">Annex </w:t>
      </w:r>
      <w:r w:rsidR="006E39E2" w:rsidRPr="006E39E2">
        <w:rPr>
          <w:lang w:val="en-US"/>
        </w:rPr>
        <w:t>A</w:t>
      </w:r>
      <w:r w:rsidR="00080512" w:rsidRPr="006E39E2">
        <w:rPr>
          <w:lang w:val="en-US"/>
        </w:rPr>
        <w:t xml:space="preserve"> (informative</w:t>
      </w:r>
      <w:r w:rsidR="00854B27">
        <w:rPr>
          <w:lang w:val="en-US"/>
        </w:rPr>
        <w:t>/normative</w:t>
      </w:r>
      <w:r w:rsidR="00080512" w:rsidRPr="006E39E2">
        <w:rPr>
          <w:lang w:val="en-US"/>
        </w:rPr>
        <w:t>):</w:t>
      </w:r>
      <w:r w:rsidR="00080512" w:rsidRPr="006E39E2">
        <w:rPr>
          <w:lang w:val="en-US"/>
        </w:rPr>
        <w:br/>
      </w:r>
      <w:r w:rsidR="008C3197">
        <w:rPr>
          <w:lang w:val="en-US"/>
        </w:rPr>
        <w:t>KPIs</w:t>
      </w:r>
      <w:r w:rsidR="006E39E2" w:rsidRPr="006E39E2">
        <w:rPr>
          <w:lang w:val="en-US"/>
        </w:rPr>
        <w:t xml:space="preserve"> for AR/MR</w:t>
      </w:r>
      <w:bookmarkEnd w:id="249"/>
    </w:p>
    <w:p w14:paraId="3E7C453D" w14:textId="25EE8475" w:rsidR="00080512" w:rsidRPr="004D3578" w:rsidRDefault="006E39E2">
      <w:pPr>
        <w:pStyle w:val="Heading1"/>
      </w:pPr>
      <w:bookmarkStart w:id="250" w:name="_Toc152694606"/>
      <w:r>
        <w:t>A</w:t>
      </w:r>
      <w:r w:rsidR="00080512" w:rsidRPr="004D3578">
        <w:t>.1</w:t>
      </w:r>
      <w:r w:rsidR="00080512" w:rsidRPr="004D3578">
        <w:tab/>
      </w:r>
      <w:r>
        <w:t>Introduction</w:t>
      </w:r>
      <w:bookmarkEnd w:id="250"/>
    </w:p>
    <w:p w14:paraId="00895566" w14:textId="25BFDFF2" w:rsidR="000F676D" w:rsidRPr="00F226E8" w:rsidRDefault="008C3197" w:rsidP="00F226E8">
      <w:pPr>
        <w:rPr>
          <w:highlight w:val="yellow"/>
        </w:rPr>
      </w:pPr>
      <w:r w:rsidRPr="00F226E8">
        <w:rPr>
          <w:highlight w:val="yellow"/>
        </w:rPr>
        <w:t>[</w:t>
      </w:r>
      <w:r w:rsidR="000F676D" w:rsidRPr="00F226E8">
        <w:rPr>
          <w:highlight w:val="yellow"/>
        </w:rPr>
        <w:t>Editor’s note:</w:t>
      </w:r>
      <w:r w:rsidR="00F226E8" w:rsidRPr="00F226E8">
        <w:rPr>
          <w:highlight w:val="yellow"/>
        </w:rPr>
        <w:t xml:space="preserve"> related WID objectives</w:t>
      </w:r>
    </w:p>
    <w:p w14:paraId="7390C82F" w14:textId="55E48931" w:rsidR="000F676D" w:rsidRPr="00F226E8" w:rsidRDefault="000F676D" w:rsidP="00F226E8">
      <w:pPr>
        <w:rPr>
          <w:highlight w:val="yellow"/>
        </w:rPr>
      </w:pPr>
      <w:r w:rsidRPr="00F226E8">
        <w:rPr>
          <w:highlight w:val="yellow"/>
        </w:rPr>
        <w:t>Identify which QoE metrics from VR QoE metrics can be reused or enhanced for AR media (e.g., resolution per eye, Field of view (FOV), round-trip interaction delay, etc.) and define relevant KPIs that are dedicated to AR/MR</w:t>
      </w:r>
    </w:p>
    <w:p w14:paraId="2BC47D3A" w14:textId="31173BA1" w:rsidR="008C3197" w:rsidRDefault="000F676D" w:rsidP="00F226E8">
      <w:pPr>
        <w:rPr>
          <w:highlight w:val="yellow"/>
        </w:rPr>
      </w:pPr>
      <w:r w:rsidRPr="00F226E8">
        <w:rPr>
          <w:highlight w:val="yellow"/>
        </w:rPr>
        <w:t>Specify additional relevant KPIs and simple QoE Metrics for AR media</w:t>
      </w:r>
      <w:r w:rsidR="008C3197" w:rsidRPr="00F226E8">
        <w:rPr>
          <w:highlight w:val="yellow"/>
        </w:rPr>
        <w:t>]</w:t>
      </w:r>
    </w:p>
    <w:p w14:paraId="695F7DE5" w14:textId="58B3EA67" w:rsidR="00E95AA8" w:rsidRDefault="00E95AA8" w:rsidP="00E95AA8">
      <w:pPr>
        <w:pStyle w:val="Heading8"/>
      </w:pPr>
      <w:bookmarkStart w:id="251" w:name="_Toc134709915"/>
      <w:bookmarkStart w:id="252" w:name="_Toc152694607"/>
      <w:r>
        <w:t>Annex B (informative):</w:t>
      </w:r>
      <w:r w:rsidRPr="006E39E2">
        <w:rPr>
          <w:lang w:val="en-US"/>
        </w:rPr>
        <w:br/>
      </w:r>
      <w:r>
        <w:t>Usage of OpenXR [and WebXR] as XR Runtime</w:t>
      </w:r>
      <w:bookmarkEnd w:id="251"/>
      <w:bookmarkEnd w:id="252"/>
    </w:p>
    <w:p w14:paraId="0F6DA9C3" w14:textId="77777777" w:rsidR="00E95AA8" w:rsidRPr="00E41FDC" w:rsidRDefault="00E95AA8" w:rsidP="00E95AA8"/>
    <w:p w14:paraId="7D166312" w14:textId="77777777" w:rsidR="00E95AA8" w:rsidRDefault="00E95AA8" w:rsidP="00E95AA8">
      <w:pPr>
        <w:pStyle w:val="Heading1"/>
      </w:pPr>
      <w:bookmarkStart w:id="253" w:name="_Toc134709916"/>
      <w:bookmarkStart w:id="254" w:name="_Toc152694608"/>
      <w:r>
        <w:t>B.1</w:t>
      </w:r>
      <w:r>
        <w:tab/>
        <w:t>Introduction</w:t>
      </w:r>
      <w:bookmarkEnd w:id="253"/>
      <w:bookmarkEnd w:id="254"/>
    </w:p>
    <w:p w14:paraId="5EE3A372" w14:textId="77777777" w:rsidR="00E95AA8" w:rsidRDefault="00E95AA8" w:rsidP="00E95AA8"/>
    <w:p w14:paraId="16903A1D" w14:textId="57C43AC9" w:rsidR="00E95AA8" w:rsidRDefault="00E95AA8" w:rsidP="00B12996">
      <w:pPr>
        <w:pStyle w:val="Heading1"/>
      </w:pPr>
      <w:bookmarkStart w:id="255" w:name="_Toc134709917"/>
      <w:bookmarkStart w:id="256" w:name="_Toc152694609"/>
      <w:r>
        <w:t>B.2</w:t>
      </w:r>
      <w:r>
        <w:tab/>
        <w:t xml:space="preserve">Capability </w:t>
      </w:r>
      <w:r w:rsidR="003447B1">
        <w:t>m</w:t>
      </w:r>
      <w:r>
        <w:t>apping to OpenXR</w:t>
      </w:r>
      <w:bookmarkEnd w:id="255"/>
      <w:bookmarkEnd w:id="256"/>
    </w:p>
    <w:p w14:paraId="0CE3C34B" w14:textId="77777777" w:rsidR="00525A40" w:rsidRDefault="00525A40" w:rsidP="00B12996">
      <w:pPr>
        <w:pStyle w:val="Heading2"/>
      </w:pPr>
      <w:bookmarkStart w:id="257" w:name="_Toc134709918"/>
      <w:bookmarkStart w:id="258" w:name="_Toc152694610"/>
      <w:bookmarkStart w:id="259" w:name="MCCQCTEMPBM_00000216"/>
      <w:r>
        <w:t>B.2.1</w:t>
      </w:r>
      <w:r>
        <w:tab/>
      </w:r>
      <w:r w:rsidRPr="00033458">
        <w:t>Mapping overview</w:t>
      </w:r>
      <w:bookmarkEnd w:id="258"/>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bookmarkStart w:id="260" w:name="MCCQCTEMPBM_00000218"/>
            <w:bookmarkEnd w:id="259"/>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xrGetSystem</w:t>
            </w:r>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261" w:name="MCCQCTEMPBM_00000212"/>
            <w:r w:rsidRPr="000243E1">
              <w:rPr>
                <w:rFonts w:ascii="Courier New" w:hAnsi="Courier New" w:cs="Courier New"/>
                <w:lang w:val="en-US"/>
              </w:rPr>
              <w:t>xrSystemIdentifier</w:t>
            </w:r>
            <w:bookmarkEnd w:id="261"/>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24D3D">
              <w:rPr>
                <w:lang w:val="en-US"/>
              </w:rPr>
              <w:t>xrGetSystemProperties</w:t>
            </w:r>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Enumerate XR System’s  supported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x</w:t>
            </w:r>
            <w:r w:rsidRPr="00013144">
              <w:rPr>
                <w:lang w:val="en-US"/>
              </w:rPr>
              <w:t>rEnumerateEnvironmentBlendModes</w:t>
            </w:r>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XrEnvironmentBlendMode*                     environmentBlendModes</w:t>
            </w:r>
            <w:r>
              <w:rPr>
                <w:lang w:val="en-US"/>
              </w:rPr>
              <w:t>;</w:t>
            </w:r>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lastRenderedPageBreak/>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XrEnvironmentBlendMode*                     environmentBlendModes</w:t>
            </w:r>
            <w:r>
              <w:rPr>
                <w:lang w:val="en-US"/>
              </w:rPr>
              <w:t>;</w:t>
            </w:r>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XrEnvironmentBlendMode*                     environmentBlendModes</w:t>
            </w:r>
            <w:r>
              <w:rPr>
                <w:lang w:val="en-US"/>
              </w:rPr>
              <w:t>;</w:t>
            </w:r>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80D4D">
              <w:rPr>
                <w:lang w:val="en-US"/>
              </w:rPr>
              <w:t>xrEnumerateViewConfigurations</w:t>
            </w:r>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XrViewConfigurationType*                    viewConfigurationTypes</w:t>
            </w:r>
            <w:r>
              <w:rPr>
                <w:lang w:val="en-US"/>
              </w:rPr>
              <w:t>;</w:t>
            </w:r>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XrViewConfigurationType*                    viewConfigurationTypes</w:t>
            </w:r>
            <w:r>
              <w:rPr>
                <w:lang w:val="en-US"/>
              </w:rPr>
              <w:t>;</w:t>
            </w:r>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XrViewConfigurationType*                    viewConfigurationTypes</w:t>
            </w:r>
            <w:r>
              <w:rPr>
                <w:lang w:val="en-US"/>
              </w:rPr>
              <w:t>;</w:t>
            </w:r>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9444A2">
              <w:rPr>
                <w:lang w:val="en-US"/>
              </w:rPr>
              <w:t>xrEnumerateViewConfigurationViews</w:t>
            </w:r>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xrEnumerateReferenceSpaces()</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r w:rsidRPr="008C015B">
              <w:rPr>
                <w:lang w:val="en-US"/>
              </w:rPr>
              <w:t>spaces</w:t>
            </w:r>
            <w:r>
              <w:rPr>
                <w:lang w:val="en-US"/>
              </w:rPr>
              <w:t>;</w:t>
            </w:r>
          </w:p>
          <w:p w14:paraId="0793754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There is one element of spaces  whose value is equal to</w:t>
            </w:r>
            <w:r>
              <w:t xml:space="preserve"> </w:t>
            </w:r>
            <w:r w:rsidRPr="00BE058E">
              <w:rPr>
                <w:lang w:val="en-US"/>
              </w:rPr>
              <w:t>XR_REFERENCE_SPACE_TYPE_UNBOUNDED_MSFT</w:t>
            </w:r>
            <w:r>
              <w:rPr>
                <w:lang w:val="en-US"/>
              </w:rPr>
              <w:t>.</w:t>
            </w:r>
          </w:p>
          <w:p w14:paraId="3F0663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highlight w:val="yellow"/>
                <w:lang w:val="en-US"/>
              </w:rPr>
              <w:t>[Editor’s note: This requires the extension  XR_MSFT_unbounded_reference_space ]</w:t>
            </w:r>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highlight w:val="yellow"/>
                <w:lang w:val="en-US"/>
              </w:rPr>
              <w:t>[Editor’s note: This doesn’t seem to be mappable in OpenXR]</w:t>
            </w:r>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xrGetReferenceSpaceBoundsRect</w:t>
            </w:r>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975FD">
              <w:rPr>
                <w:lang w:val="en-US"/>
              </w:rPr>
              <w:t>xrEnumerateSwapchainImages</w:t>
            </w:r>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A140C">
              <w:rPr>
                <w:lang w:val="en-US"/>
              </w:rPr>
              <w:t>xrEnumerateInstanceExtensionProperties</w:t>
            </w:r>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r w:rsidRPr="00BB129B">
              <w:rPr>
                <w:lang w:val="en-US"/>
              </w:rPr>
              <w:t>type</w:t>
            </w:r>
            <w:r>
              <w:rPr>
                <w:lang w:val="en-US"/>
              </w:rPr>
              <w:t>;</w:t>
            </w:r>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lastRenderedPageBreak/>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    type</w:t>
            </w:r>
            <w:r>
              <w:rPr>
                <w:lang w:val="en-US"/>
              </w:rPr>
              <w:t>;</w:t>
            </w:r>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XrStructureType    type</w:t>
            </w:r>
            <w:r>
              <w:rPr>
                <w:lang w:val="en-US"/>
              </w:rPr>
              <w:t>;</w:t>
            </w:r>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Heading2"/>
      </w:pPr>
      <w:bookmarkStart w:id="262" w:name="_Toc152694611"/>
      <w:bookmarkStart w:id="263" w:name="MCCQCTEMPBM_00000215"/>
      <w:bookmarkEnd w:id="260"/>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257"/>
      <w:bookmarkEnd w:id="262"/>
    </w:p>
    <w:bookmarkEnd w:id="263"/>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lastRenderedPageBreak/>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Once the wait time completes, the application initiates the rendering process. In order to support the application in rendering different views the XR Runtime provides access to the viewer pose and projection parameters that are needed to render the different views. The view and projection info is provided for a 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whether or not the new layers are virtually closer to the viewer. Composition layers are subject to blending with other layers. Blending of layers can be controlled by layer per-texel source alpha. Layer swapchain textures may contain an alpha channel. Composition and blending is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ALPHA_BLEND. The composition layers are alpha-blended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Heading2"/>
      </w:pPr>
      <w:bookmarkStart w:id="264" w:name="_Toc152694612"/>
      <w:r>
        <w:lastRenderedPageBreak/>
        <w:t>B</w:t>
      </w:r>
      <w:r w:rsidR="005677C3">
        <w:t>.</w:t>
      </w:r>
      <w:r>
        <w:t>2.</w:t>
      </w:r>
      <w:r w:rsidR="00782E00">
        <w:t>3</w:t>
      </w:r>
      <w:r>
        <w:tab/>
        <w:t>Available Visualization Space implementation</w:t>
      </w:r>
      <w:bookmarkEnd w:id="264"/>
    </w:p>
    <w:p w14:paraId="624C1382" w14:textId="384A3017" w:rsidR="004D5584" w:rsidRDefault="004D5584" w:rsidP="004F760E">
      <w:pPr>
        <w:pStyle w:val="Heading3"/>
      </w:pPr>
      <w:bookmarkStart w:id="265" w:name="_Toc152694613"/>
      <w:r>
        <w:t>B</w:t>
      </w:r>
      <w:r w:rsidR="005677C3">
        <w:t>.</w:t>
      </w:r>
      <w:r>
        <w:t>2.</w:t>
      </w:r>
      <w:r w:rsidR="00782E00">
        <w:t>3</w:t>
      </w:r>
      <w:r>
        <w:t>.1</w:t>
      </w:r>
      <w:r>
        <w:tab/>
        <w:t>Using OpenXR_XR_FB</w:t>
      </w:r>
      <w:bookmarkEnd w:id="265"/>
    </w:p>
    <w:p w14:paraId="1B954CDA" w14:textId="77777777" w:rsidR="004D5584" w:rsidRDefault="004D5584" w:rsidP="004D5584">
      <w:r>
        <w:t>The openXR XR_FB_scene extension allows to define the boundary room and also boundary space and objects in the space:</w:t>
      </w:r>
    </w:p>
    <w:p w14:paraId="49B20CE1" w14:textId="77777777" w:rsidR="004D5584" w:rsidRDefault="004D5584" w:rsidP="00B12996">
      <w:pPr>
        <w:pStyle w:val="B1"/>
      </w:pPr>
      <w:r>
        <w:t>1. xrGetSpaceBoundingBox3DFB provides the defined rectangular cube XrRect3DfFB by defining the offset XrOffset3DfFB values x,y, z and the extend XrExtent3DfFB values width, height and depth in the x,y,z dimensions.</w:t>
      </w:r>
    </w:p>
    <w:p w14:paraId="4EA4EABB" w14:textId="77777777" w:rsidR="004D5584" w:rsidRDefault="004D5584" w:rsidP="00B12996">
      <w:pPr>
        <w:pStyle w:val="B1"/>
      </w:pPr>
      <w:r>
        <w:t>2. xrGetSpaceSemanticLabelsFB optionally provides a way to describe the semantic meaning of an space entity. It is recommended to use the label “3GPP-AvailableVisualizationSpace” when it is used to describe available visualization space.</w:t>
      </w:r>
    </w:p>
    <w:p w14:paraId="27CDDD5B" w14:textId="1123A20C" w:rsidR="004D5584" w:rsidRDefault="004D5584" w:rsidP="004F760E">
      <w:pPr>
        <w:pStyle w:val="Heading3"/>
      </w:pPr>
      <w:bookmarkStart w:id="266" w:name="_Toc152694614"/>
      <w:r>
        <w:t>B</w:t>
      </w:r>
      <w:r w:rsidR="005677C3">
        <w:t>.</w:t>
      </w:r>
      <w:r>
        <w:t>2.</w:t>
      </w:r>
      <w:r w:rsidR="00782E00">
        <w:t>3</w:t>
      </w:r>
      <w:r>
        <w:t>.2</w:t>
      </w:r>
      <w:r>
        <w:tab/>
        <w:t>Using xrComputeNewSceneMSFT</w:t>
      </w:r>
      <w:bookmarkEnd w:id="266"/>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t>1.  XrSceneSphereBoundMSFT for defining a spherical available visualization space</w:t>
      </w:r>
    </w:p>
    <w:p w14:paraId="1130D882" w14:textId="77777777" w:rsidR="004D5584" w:rsidRDefault="004D5584" w:rsidP="00B12996">
      <w:pPr>
        <w:pStyle w:val="B1"/>
      </w:pPr>
      <w:r>
        <w:t>2.  XrSceneOrientedBoxBoundMSFT for defining a cuboid available visualization space. Note that the bounding box is defined by its center and its edge to edge dimensions around its center. Therefore, these values shall be translated to the values defined in 6.2.4.</w:t>
      </w:r>
    </w:p>
    <w:p w14:paraId="604EF8F1" w14:textId="19EEA8A7" w:rsidR="00E95AA8" w:rsidRPr="001F015C" w:rsidRDefault="004D5584" w:rsidP="004D5584">
      <w:r>
        <w:t>Also note that the scene components outside of the available visualization space may be excluded from rendering by the runtime.</w:t>
      </w:r>
    </w:p>
    <w:p w14:paraId="50B12FFC" w14:textId="77777777" w:rsidR="00E95AA8" w:rsidRDefault="00E95AA8" w:rsidP="00E95AA8"/>
    <w:p w14:paraId="388AA8BE" w14:textId="55E2D734" w:rsidR="00E95AA8" w:rsidRDefault="00E95AA8" w:rsidP="00E95AA8">
      <w:pPr>
        <w:pStyle w:val="Heading1"/>
      </w:pPr>
      <w:bookmarkStart w:id="267" w:name="_Toc134709919"/>
      <w:bookmarkStart w:id="268" w:name="_Toc152694615"/>
      <w:bookmarkStart w:id="269" w:name="MCCQCTEMPBM_00000213"/>
      <w:r>
        <w:t>[B.3</w:t>
      </w:r>
      <w:r>
        <w:tab/>
        <w:t xml:space="preserve">Capability </w:t>
      </w:r>
      <w:r w:rsidR="003447B1">
        <w:t>m</w:t>
      </w:r>
      <w:r>
        <w:t>apping to WebXR]</w:t>
      </w:r>
      <w:bookmarkEnd w:id="267"/>
      <w:bookmarkEnd w:id="268"/>
    </w:p>
    <w:bookmarkEnd w:id="269"/>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Heading8"/>
      </w:pPr>
      <w:r w:rsidRPr="004D3578">
        <w:br w:type="page"/>
      </w:r>
      <w:bookmarkStart w:id="270" w:name="_Toc152694616"/>
      <w:r w:rsidRPr="004D3578">
        <w:lastRenderedPageBreak/>
        <w:t>Annex &lt;X&gt; (informative):</w:t>
      </w:r>
      <w:r w:rsidRPr="004D3578">
        <w:br/>
        <w:t>Change history</w:t>
      </w:r>
      <w:bookmarkStart w:id="271" w:name="historyclause"/>
      <w:bookmarkEnd w:id="270"/>
      <w:bookmarkEnd w:id="2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sekeleton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Introduction, Prerequisites including XR device architecture, metadata formats, visual capabilities, device types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MSE metadata (S4-231861), QoE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r w:rsidR="0086199F" w:rsidRPr="006B0D02" w14:paraId="3444B41F" w14:textId="77777777" w:rsidTr="00F226E8">
        <w:tc>
          <w:tcPr>
            <w:tcW w:w="800" w:type="dxa"/>
            <w:shd w:val="solid" w:color="FFFFFF" w:fill="auto"/>
          </w:tcPr>
          <w:p w14:paraId="4F77CC0D" w14:textId="6713C2D6" w:rsidR="0086199F" w:rsidRDefault="0086199F" w:rsidP="00C72833">
            <w:pPr>
              <w:pStyle w:val="TAC"/>
              <w:rPr>
                <w:sz w:val="16"/>
                <w:szCs w:val="16"/>
              </w:rPr>
            </w:pPr>
            <w:r>
              <w:rPr>
                <w:sz w:val="16"/>
                <w:szCs w:val="16"/>
              </w:rPr>
              <w:t>2023-12</w:t>
            </w:r>
          </w:p>
        </w:tc>
        <w:tc>
          <w:tcPr>
            <w:tcW w:w="800" w:type="dxa"/>
            <w:shd w:val="solid" w:color="FFFFFF" w:fill="auto"/>
          </w:tcPr>
          <w:p w14:paraId="41DBEDBB" w14:textId="5D532BA1" w:rsidR="0086199F" w:rsidRDefault="0086199F" w:rsidP="00C72833">
            <w:pPr>
              <w:pStyle w:val="TAC"/>
              <w:rPr>
                <w:sz w:val="16"/>
                <w:szCs w:val="16"/>
              </w:rPr>
            </w:pPr>
            <w:r>
              <w:rPr>
                <w:sz w:val="16"/>
                <w:szCs w:val="16"/>
              </w:rPr>
              <w:t>SA#102</w:t>
            </w:r>
          </w:p>
        </w:tc>
        <w:tc>
          <w:tcPr>
            <w:tcW w:w="1094" w:type="dxa"/>
            <w:shd w:val="solid" w:color="FFFFFF" w:fill="auto"/>
          </w:tcPr>
          <w:p w14:paraId="2D3C0510" w14:textId="6A98A422" w:rsidR="0086199F" w:rsidRDefault="0086199F" w:rsidP="00C72833">
            <w:pPr>
              <w:pStyle w:val="TAC"/>
              <w:rPr>
                <w:sz w:val="16"/>
                <w:szCs w:val="16"/>
              </w:rPr>
            </w:pPr>
            <w:r>
              <w:rPr>
                <w:sz w:val="16"/>
                <w:szCs w:val="16"/>
              </w:rPr>
              <w:t>SP-231300</w:t>
            </w:r>
          </w:p>
        </w:tc>
        <w:tc>
          <w:tcPr>
            <w:tcW w:w="425" w:type="dxa"/>
            <w:shd w:val="solid" w:color="FFFFFF" w:fill="auto"/>
          </w:tcPr>
          <w:p w14:paraId="729B0064" w14:textId="77777777" w:rsidR="0086199F" w:rsidRPr="006B0D02" w:rsidRDefault="0086199F" w:rsidP="00C72833">
            <w:pPr>
              <w:pStyle w:val="TAL"/>
              <w:rPr>
                <w:sz w:val="16"/>
                <w:szCs w:val="16"/>
              </w:rPr>
            </w:pPr>
          </w:p>
        </w:tc>
        <w:tc>
          <w:tcPr>
            <w:tcW w:w="425" w:type="dxa"/>
            <w:shd w:val="solid" w:color="FFFFFF" w:fill="auto"/>
          </w:tcPr>
          <w:p w14:paraId="3F6AE467" w14:textId="77777777" w:rsidR="0086199F" w:rsidRPr="006B0D02" w:rsidRDefault="0086199F" w:rsidP="00C72833">
            <w:pPr>
              <w:pStyle w:val="TAR"/>
              <w:rPr>
                <w:sz w:val="16"/>
                <w:szCs w:val="16"/>
              </w:rPr>
            </w:pPr>
          </w:p>
        </w:tc>
        <w:tc>
          <w:tcPr>
            <w:tcW w:w="425" w:type="dxa"/>
            <w:shd w:val="solid" w:color="FFFFFF" w:fill="auto"/>
          </w:tcPr>
          <w:p w14:paraId="02C928CD" w14:textId="77777777" w:rsidR="0086199F" w:rsidRPr="006B0D02" w:rsidRDefault="0086199F" w:rsidP="00C72833">
            <w:pPr>
              <w:pStyle w:val="TAC"/>
              <w:rPr>
                <w:sz w:val="16"/>
                <w:szCs w:val="16"/>
              </w:rPr>
            </w:pPr>
          </w:p>
        </w:tc>
        <w:tc>
          <w:tcPr>
            <w:tcW w:w="4962" w:type="dxa"/>
            <w:shd w:val="solid" w:color="FFFFFF" w:fill="auto"/>
          </w:tcPr>
          <w:p w14:paraId="7A2EEABB" w14:textId="12093CAE" w:rsidR="0086199F" w:rsidRDefault="0086199F" w:rsidP="00C72833">
            <w:pPr>
              <w:pStyle w:val="TAL"/>
              <w:rPr>
                <w:sz w:val="16"/>
                <w:szCs w:val="16"/>
              </w:rPr>
            </w:pPr>
            <w:r w:rsidRPr="0086199F">
              <w:rPr>
                <w:sz w:val="16"/>
                <w:szCs w:val="16"/>
              </w:rPr>
              <w:t>Version 1.0.0 created by MCC</w:t>
            </w:r>
          </w:p>
        </w:tc>
        <w:tc>
          <w:tcPr>
            <w:tcW w:w="708" w:type="dxa"/>
            <w:shd w:val="solid" w:color="FFFFFF" w:fill="auto"/>
          </w:tcPr>
          <w:p w14:paraId="74EFF2DB" w14:textId="698B96F3" w:rsidR="0086199F" w:rsidRDefault="0086199F" w:rsidP="00C72833">
            <w:pPr>
              <w:pStyle w:val="TAC"/>
              <w:rPr>
                <w:sz w:val="16"/>
                <w:szCs w:val="16"/>
              </w:rPr>
            </w:pPr>
            <w:r>
              <w:rPr>
                <w:sz w:val="16"/>
                <w:szCs w:val="16"/>
              </w:rPr>
              <w:t>1.0.0</w:t>
            </w:r>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F1D52" w14:textId="77777777" w:rsidR="003B73E7" w:rsidRDefault="003B73E7">
      <w:r>
        <w:separator/>
      </w:r>
    </w:p>
  </w:endnote>
  <w:endnote w:type="continuationSeparator" w:id="0">
    <w:p w14:paraId="7BB64C04" w14:textId="77777777" w:rsidR="003B73E7" w:rsidRDefault="003B7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24423" w14:textId="77777777" w:rsidR="003B73E7" w:rsidRDefault="003B73E7">
      <w:r>
        <w:separator/>
      </w:r>
    </w:p>
  </w:footnote>
  <w:footnote w:type="continuationSeparator" w:id="0">
    <w:p w14:paraId="2A5BE667" w14:textId="77777777" w:rsidR="003B73E7" w:rsidRDefault="003B7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0045ADC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6AA1">
      <w:rPr>
        <w:rFonts w:ascii="Arial" w:hAnsi="Arial" w:cs="Arial"/>
        <w:b/>
        <w:noProof/>
        <w:sz w:val="18"/>
        <w:szCs w:val="18"/>
      </w:rPr>
      <w:t>3GPP TS 26.119 V1.0.0 (2023-12)</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10CC075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6AA1">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652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5"/>
  </w:num>
  <w:num w:numId="5" w16cid:durableId="2126806535">
    <w:abstractNumId w:val="12"/>
  </w:num>
  <w:num w:numId="6" w16cid:durableId="23675116">
    <w:abstractNumId w:val="16"/>
  </w:num>
  <w:num w:numId="7" w16cid:durableId="1121268974">
    <w:abstractNumId w:val="13"/>
  </w:num>
  <w:num w:numId="8" w16cid:durableId="663046827">
    <w:abstractNumId w:val="14"/>
  </w:num>
  <w:num w:numId="9" w16cid:durableId="289476200">
    <w:abstractNumId w:val="9"/>
  </w:num>
  <w:num w:numId="10" w16cid:durableId="557325335">
    <w:abstractNumId w:val="7"/>
  </w:num>
  <w:num w:numId="11" w16cid:durableId="605768397">
    <w:abstractNumId w:val="6"/>
  </w:num>
  <w:num w:numId="12" w16cid:durableId="680550958">
    <w:abstractNumId w:val="5"/>
  </w:num>
  <w:num w:numId="13" w16cid:durableId="789280161">
    <w:abstractNumId w:val="4"/>
  </w:num>
  <w:num w:numId="14" w16cid:durableId="1802379592">
    <w:abstractNumId w:val="8"/>
  </w:num>
  <w:num w:numId="15" w16cid:durableId="2111654129">
    <w:abstractNumId w:val="3"/>
  </w:num>
  <w:num w:numId="16" w16cid:durableId="1332444992">
    <w:abstractNumId w:val="2"/>
  </w:num>
  <w:num w:numId="17" w16cid:durableId="460467099">
    <w:abstractNumId w:val="1"/>
  </w:num>
  <w:num w:numId="18" w16cid:durableId="178861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C254E"/>
    <w:rsid w:val="000C47C3"/>
    <w:rsid w:val="000D58AB"/>
    <w:rsid w:val="000E16FE"/>
    <w:rsid w:val="000F676D"/>
    <w:rsid w:val="001135C3"/>
    <w:rsid w:val="00133525"/>
    <w:rsid w:val="00143314"/>
    <w:rsid w:val="001830AA"/>
    <w:rsid w:val="00191307"/>
    <w:rsid w:val="001A1EDD"/>
    <w:rsid w:val="001A4C42"/>
    <w:rsid w:val="001A7420"/>
    <w:rsid w:val="001B6637"/>
    <w:rsid w:val="001B6D28"/>
    <w:rsid w:val="001C21C3"/>
    <w:rsid w:val="001D02C2"/>
    <w:rsid w:val="001F085B"/>
    <w:rsid w:val="001F0C1D"/>
    <w:rsid w:val="001F1132"/>
    <w:rsid w:val="001F168B"/>
    <w:rsid w:val="002005B2"/>
    <w:rsid w:val="00212376"/>
    <w:rsid w:val="00222AF4"/>
    <w:rsid w:val="002314AC"/>
    <w:rsid w:val="002347A2"/>
    <w:rsid w:val="002675F0"/>
    <w:rsid w:val="002730E1"/>
    <w:rsid w:val="002731FF"/>
    <w:rsid w:val="002760EE"/>
    <w:rsid w:val="00296756"/>
    <w:rsid w:val="002B6339"/>
    <w:rsid w:val="002D7579"/>
    <w:rsid w:val="002E00EE"/>
    <w:rsid w:val="002E5851"/>
    <w:rsid w:val="00302956"/>
    <w:rsid w:val="003074F6"/>
    <w:rsid w:val="003172DC"/>
    <w:rsid w:val="003333F7"/>
    <w:rsid w:val="003371AE"/>
    <w:rsid w:val="003447B1"/>
    <w:rsid w:val="0035462D"/>
    <w:rsid w:val="00356555"/>
    <w:rsid w:val="003647EF"/>
    <w:rsid w:val="003765B8"/>
    <w:rsid w:val="00382575"/>
    <w:rsid w:val="00385CA1"/>
    <w:rsid w:val="003862FA"/>
    <w:rsid w:val="003B5870"/>
    <w:rsid w:val="003B73E7"/>
    <w:rsid w:val="003C3971"/>
    <w:rsid w:val="003C3B0A"/>
    <w:rsid w:val="003D246F"/>
    <w:rsid w:val="003D3B82"/>
    <w:rsid w:val="00423334"/>
    <w:rsid w:val="004345EC"/>
    <w:rsid w:val="00461C4E"/>
    <w:rsid w:val="00465515"/>
    <w:rsid w:val="0048329B"/>
    <w:rsid w:val="00485C90"/>
    <w:rsid w:val="0049751D"/>
    <w:rsid w:val="004C30AC"/>
    <w:rsid w:val="004D3578"/>
    <w:rsid w:val="004D5584"/>
    <w:rsid w:val="004E213A"/>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788A"/>
    <w:rsid w:val="00602AEA"/>
    <w:rsid w:val="00606AC7"/>
    <w:rsid w:val="00614FDF"/>
    <w:rsid w:val="00616CC3"/>
    <w:rsid w:val="0063543D"/>
    <w:rsid w:val="00647114"/>
    <w:rsid w:val="00652E79"/>
    <w:rsid w:val="00666AA1"/>
    <w:rsid w:val="006912E9"/>
    <w:rsid w:val="006924D1"/>
    <w:rsid w:val="006A1636"/>
    <w:rsid w:val="006A323F"/>
    <w:rsid w:val="006B30D0"/>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B600E"/>
    <w:rsid w:val="007F0F4A"/>
    <w:rsid w:val="008028A4"/>
    <w:rsid w:val="00830747"/>
    <w:rsid w:val="00854B27"/>
    <w:rsid w:val="0086199F"/>
    <w:rsid w:val="00863368"/>
    <w:rsid w:val="008768CA"/>
    <w:rsid w:val="00891AC2"/>
    <w:rsid w:val="008C3197"/>
    <w:rsid w:val="008C384C"/>
    <w:rsid w:val="008C3B79"/>
    <w:rsid w:val="008C6090"/>
    <w:rsid w:val="008E0776"/>
    <w:rsid w:val="008E2D68"/>
    <w:rsid w:val="008E6756"/>
    <w:rsid w:val="0090271F"/>
    <w:rsid w:val="00902E23"/>
    <w:rsid w:val="009114D7"/>
    <w:rsid w:val="0091348E"/>
    <w:rsid w:val="00914E0C"/>
    <w:rsid w:val="00917CCB"/>
    <w:rsid w:val="00933FB0"/>
    <w:rsid w:val="00942EC2"/>
    <w:rsid w:val="009919D6"/>
    <w:rsid w:val="009A4F49"/>
    <w:rsid w:val="009A6717"/>
    <w:rsid w:val="009D1D02"/>
    <w:rsid w:val="009D4296"/>
    <w:rsid w:val="009F1AD2"/>
    <w:rsid w:val="009F37B7"/>
    <w:rsid w:val="00A10F02"/>
    <w:rsid w:val="00A164B4"/>
    <w:rsid w:val="00A26956"/>
    <w:rsid w:val="00A27486"/>
    <w:rsid w:val="00A53724"/>
    <w:rsid w:val="00A56066"/>
    <w:rsid w:val="00A73129"/>
    <w:rsid w:val="00A82346"/>
    <w:rsid w:val="00A92BA1"/>
    <w:rsid w:val="00A95A32"/>
    <w:rsid w:val="00AB4A5D"/>
    <w:rsid w:val="00AC4755"/>
    <w:rsid w:val="00AC6BC6"/>
    <w:rsid w:val="00AD2E33"/>
    <w:rsid w:val="00AE65E2"/>
    <w:rsid w:val="00AE6620"/>
    <w:rsid w:val="00AF1460"/>
    <w:rsid w:val="00B12996"/>
    <w:rsid w:val="00B15449"/>
    <w:rsid w:val="00B43D0E"/>
    <w:rsid w:val="00B51E8A"/>
    <w:rsid w:val="00B879C4"/>
    <w:rsid w:val="00B93086"/>
    <w:rsid w:val="00B94281"/>
    <w:rsid w:val="00BA150E"/>
    <w:rsid w:val="00BA19ED"/>
    <w:rsid w:val="00BA4B8D"/>
    <w:rsid w:val="00BC0F7D"/>
    <w:rsid w:val="00BC2593"/>
    <w:rsid w:val="00BD4D11"/>
    <w:rsid w:val="00BD7D31"/>
    <w:rsid w:val="00BE3255"/>
    <w:rsid w:val="00BF128E"/>
    <w:rsid w:val="00BF7F9B"/>
    <w:rsid w:val="00C074DD"/>
    <w:rsid w:val="00C1496A"/>
    <w:rsid w:val="00C300FF"/>
    <w:rsid w:val="00C33079"/>
    <w:rsid w:val="00C35FCE"/>
    <w:rsid w:val="00C45231"/>
    <w:rsid w:val="00C50FC6"/>
    <w:rsid w:val="00C528A6"/>
    <w:rsid w:val="00C551FF"/>
    <w:rsid w:val="00C72833"/>
    <w:rsid w:val="00C80F1D"/>
    <w:rsid w:val="00C91962"/>
    <w:rsid w:val="00C92BC0"/>
    <w:rsid w:val="00C93F40"/>
    <w:rsid w:val="00CA3D0C"/>
    <w:rsid w:val="00CB3D9E"/>
    <w:rsid w:val="00CC4569"/>
    <w:rsid w:val="00D27D72"/>
    <w:rsid w:val="00D471D3"/>
    <w:rsid w:val="00D57972"/>
    <w:rsid w:val="00D675A9"/>
    <w:rsid w:val="00D7072E"/>
    <w:rsid w:val="00D738D6"/>
    <w:rsid w:val="00D755EB"/>
    <w:rsid w:val="00D76048"/>
    <w:rsid w:val="00D76643"/>
    <w:rsid w:val="00D82E6F"/>
    <w:rsid w:val="00D87E00"/>
    <w:rsid w:val="00D9134D"/>
    <w:rsid w:val="00DA2582"/>
    <w:rsid w:val="00DA438B"/>
    <w:rsid w:val="00DA7A03"/>
    <w:rsid w:val="00DB1818"/>
    <w:rsid w:val="00DC309B"/>
    <w:rsid w:val="00DC4DA2"/>
    <w:rsid w:val="00DD4C17"/>
    <w:rsid w:val="00DD74A5"/>
    <w:rsid w:val="00DE2DF0"/>
    <w:rsid w:val="00DF2B1F"/>
    <w:rsid w:val="00DF62CD"/>
    <w:rsid w:val="00E16509"/>
    <w:rsid w:val="00E279E0"/>
    <w:rsid w:val="00E44582"/>
    <w:rsid w:val="00E4470D"/>
    <w:rsid w:val="00E77645"/>
    <w:rsid w:val="00E95AA8"/>
    <w:rsid w:val="00EA15B0"/>
    <w:rsid w:val="00EA5EA7"/>
    <w:rsid w:val="00EC4A25"/>
    <w:rsid w:val="00EE33C7"/>
    <w:rsid w:val="00EF5961"/>
    <w:rsid w:val="00EF608C"/>
    <w:rsid w:val="00F025A2"/>
    <w:rsid w:val="00F04712"/>
    <w:rsid w:val="00F13360"/>
    <w:rsid w:val="00F226E8"/>
    <w:rsid w:val="00F22EC7"/>
    <w:rsid w:val="00F31175"/>
    <w:rsid w:val="00F325C8"/>
    <w:rsid w:val="00F607D7"/>
    <w:rsid w:val="00F653B8"/>
    <w:rsid w:val="00F7356D"/>
    <w:rsid w:val="00F9008D"/>
    <w:rsid w:val="00F90F4A"/>
    <w:rsid w:val="00FA1266"/>
    <w:rsid w:val="00FB6643"/>
    <w:rsid w:val="00FC1192"/>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ListParagraphCh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0F676D"/>
    <w:rPr>
      <w:rFonts w:asciiTheme="minorHAnsi" w:eastAsiaTheme="minorEastAsia" w:hAnsiTheme="minorHAnsi" w:cstheme="minorBidi"/>
      <w:sz w:val="22"/>
      <w:szCs w:val="22"/>
      <w:lang w:eastAsia="ko-KR"/>
    </w:rPr>
  </w:style>
  <w:style w:type="paragraph" w:styleId="Revision">
    <w:name w:val="Revision"/>
    <w:hidden/>
    <w:uiPriority w:val="99"/>
    <w:semiHidden/>
    <w:rsid w:val="00F226E8"/>
    <w:rPr>
      <w:lang w:eastAsia="en-US"/>
    </w:rPr>
  </w:style>
  <w:style w:type="table" w:styleId="GridTable4">
    <w:name w:val="Grid Table 4"/>
    <w:basedOn w:val="Table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Heading3Char">
    <w:name w:val="Heading 3 Char"/>
    <w:basedOn w:val="DefaultParagraphFont"/>
    <w:link w:val="Heading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Normal"/>
    <w:next w:val="GridTab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2Char">
    <w:name w:val="Heading 2 Char"/>
    <w:basedOn w:val="DefaultParagraphFont"/>
    <w:link w:val="Heading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y">
    <w:name w:val="Bibliography"/>
    <w:basedOn w:val="Normal"/>
    <w:next w:val="Normal"/>
    <w:uiPriority w:val="37"/>
    <w:semiHidden/>
    <w:unhideWhenUsed/>
    <w:rsid w:val="00DA438B"/>
  </w:style>
  <w:style w:type="paragraph" w:styleId="BlockText">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A438B"/>
    <w:pPr>
      <w:spacing w:after="120"/>
    </w:pPr>
  </w:style>
  <w:style w:type="character" w:customStyle="1" w:styleId="BodyTextChar">
    <w:name w:val="Body Text Char"/>
    <w:basedOn w:val="DefaultParagraphFont"/>
    <w:link w:val="BodyText"/>
    <w:rsid w:val="00DA438B"/>
    <w:rPr>
      <w:lang w:eastAsia="en-US"/>
    </w:rPr>
  </w:style>
  <w:style w:type="paragraph" w:styleId="BodyText2">
    <w:name w:val="Body Text 2"/>
    <w:basedOn w:val="Normal"/>
    <w:link w:val="BodyText2Char"/>
    <w:rsid w:val="00DA438B"/>
    <w:pPr>
      <w:spacing w:after="120" w:line="480" w:lineRule="auto"/>
    </w:pPr>
  </w:style>
  <w:style w:type="character" w:customStyle="1" w:styleId="BodyText2Char">
    <w:name w:val="Body Text 2 Char"/>
    <w:basedOn w:val="DefaultParagraphFont"/>
    <w:link w:val="BodyText2"/>
    <w:rsid w:val="00DA438B"/>
    <w:rPr>
      <w:lang w:eastAsia="en-US"/>
    </w:rPr>
  </w:style>
  <w:style w:type="paragraph" w:styleId="BodyText3">
    <w:name w:val="Body Text 3"/>
    <w:basedOn w:val="Normal"/>
    <w:link w:val="BodyText3Char"/>
    <w:rsid w:val="00DA438B"/>
    <w:pPr>
      <w:spacing w:after="120"/>
    </w:pPr>
    <w:rPr>
      <w:sz w:val="16"/>
      <w:szCs w:val="16"/>
    </w:rPr>
  </w:style>
  <w:style w:type="character" w:customStyle="1" w:styleId="BodyText3Char">
    <w:name w:val="Body Text 3 Char"/>
    <w:basedOn w:val="DefaultParagraphFont"/>
    <w:link w:val="BodyText3"/>
    <w:rsid w:val="00DA438B"/>
    <w:rPr>
      <w:sz w:val="16"/>
      <w:szCs w:val="16"/>
      <w:lang w:eastAsia="en-US"/>
    </w:rPr>
  </w:style>
  <w:style w:type="paragraph" w:styleId="BodyTextFirstIndent">
    <w:name w:val="Body Text First Indent"/>
    <w:basedOn w:val="BodyText"/>
    <w:link w:val="BodyTextFirstIndentChar"/>
    <w:rsid w:val="00DA438B"/>
    <w:pPr>
      <w:spacing w:after="180"/>
      <w:ind w:firstLine="360"/>
    </w:pPr>
  </w:style>
  <w:style w:type="character" w:customStyle="1" w:styleId="BodyTextFirstIndentChar">
    <w:name w:val="Body Text First Indent Char"/>
    <w:basedOn w:val="BodyTextChar"/>
    <w:link w:val="BodyTextFirstIndent"/>
    <w:rsid w:val="00DA438B"/>
    <w:rPr>
      <w:lang w:eastAsia="en-US"/>
    </w:rPr>
  </w:style>
  <w:style w:type="paragraph" w:styleId="BodyTextIndent">
    <w:name w:val="Body Text Indent"/>
    <w:basedOn w:val="Normal"/>
    <w:link w:val="BodyTextIndentChar"/>
    <w:rsid w:val="00DA438B"/>
    <w:pPr>
      <w:spacing w:after="120"/>
      <w:ind w:left="283"/>
    </w:pPr>
  </w:style>
  <w:style w:type="character" w:customStyle="1" w:styleId="BodyTextIndentChar">
    <w:name w:val="Body Text Indent Char"/>
    <w:basedOn w:val="DefaultParagraphFont"/>
    <w:link w:val="BodyTextIndent"/>
    <w:rsid w:val="00DA438B"/>
    <w:rPr>
      <w:lang w:eastAsia="en-US"/>
    </w:rPr>
  </w:style>
  <w:style w:type="paragraph" w:styleId="BodyTextFirstIndent2">
    <w:name w:val="Body Text First Indent 2"/>
    <w:basedOn w:val="BodyTextIndent"/>
    <w:link w:val="BodyTextFirstIndent2Char"/>
    <w:rsid w:val="00DA438B"/>
    <w:pPr>
      <w:spacing w:after="180"/>
      <w:ind w:left="360" w:firstLine="360"/>
    </w:pPr>
  </w:style>
  <w:style w:type="character" w:customStyle="1" w:styleId="BodyTextFirstIndent2Char">
    <w:name w:val="Body Text First Indent 2 Char"/>
    <w:basedOn w:val="BodyTextIndentChar"/>
    <w:link w:val="BodyTextFirstIndent2"/>
    <w:rsid w:val="00DA438B"/>
    <w:rPr>
      <w:lang w:eastAsia="en-US"/>
    </w:rPr>
  </w:style>
  <w:style w:type="paragraph" w:styleId="BodyTextIndent2">
    <w:name w:val="Body Text Indent 2"/>
    <w:basedOn w:val="Normal"/>
    <w:link w:val="BodyTextIndent2Char"/>
    <w:rsid w:val="00DA438B"/>
    <w:pPr>
      <w:spacing w:after="120" w:line="480" w:lineRule="auto"/>
      <w:ind w:left="283"/>
    </w:pPr>
  </w:style>
  <w:style w:type="character" w:customStyle="1" w:styleId="BodyTextIndent2Char">
    <w:name w:val="Body Text Indent 2 Char"/>
    <w:basedOn w:val="DefaultParagraphFont"/>
    <w:link w:val="BodyTextIndent2"/>
    <w:rsid w:val="00DA438B"/>
    <w:rPr>
      <w:lang w:eastAsia="en-US"/>
    </w:rPr>
  </w:style>
  <w:style w:type="paragraph" w:styleId="BodyTextIndent3">
    <w:name w:val="Body Text Indent 3"/>
    <w:basedOn w:val="Normal"/>
    <w:link w:val="BodyTextIndent3Char"/>
    <w:rsid w:val="00DA438B"/>
    <w:pPr>
      <w:spacing w:after="120"/>
      <w:ind w:left="283"/>
    </w:pPr>
    <w:rPr>
      <w:sz w:val="16"/>
      <w:szCs w:val="16"/>
    </w:rPr>
  </w:style>
  <w:style w:type="character" w:customStyle="1" w:styleId="BodyTextIndent3Char">
    <w:name w:val="Body Text Indent 3 Char"/>
    <w:basedOn w:val="DefaultParagraphFont"/>
    <w:link w:val="BodyTextIndent3"/>
    <w:rsid w:val="00DA438B"/>
    <w:rPr>
      <w:sz w:val="16"/>
      <w:szCs w:val="16"/>
      <w:lang w:eastAsia="en-US"/>
    </w:rPr>
  </w:style>
  <w:style w:type="paragraph" w:styleId="Caption">
    <w:name w:val="caption"/>
    <w:basedOn w:val="Normal"/>
    <w:next w:val="Normal"/>
    <w:semiHidden/>
    <w:unhideWhenUsed/>
    <w:qFormat/>
    <w:rsid w:val="00DA438B"/>
    <w:pPr>
      <w:spacing w:after="200"/>
    </w:pPr>
    <w:rPr>
      <w:i/>
      <w:iCs/>
      <w:color w:val="44546A" w:themeColor="text2"/>
      <w:sz w:val="18"/>
      <w:szCs w:val="18"/>
    </w:rPr>
  </w:style>
  <w:style w:type="paragraph" w:styleId="Closing">
    <w:name w:val="Closing"/>
    <w:basedOn w:val="Normal"/>
    <w:link w:val="ClosingChar"/>
    <w:rsid w:val="00DA438B"/>
    <w:pPr>
      <w:spacing w:after="0"/>
      <w:ind w:left="4252"/>
    </w:pPr>
  </w:style>
  <w:style w:type="character" w:customStyle="1" w:styleId="ClosingChar">
    <w:name w:val="Closing Char"/>
    <w:basedOn w:val="DefaultParagraphFont"/>
    <w:link w:val="Closing"/>
    <w:rsid w:val="00DA438B"/>
    <w:rPr>
      <w:lang w:eastAsia="en-US"/>
    </w:rPr>
  </w:style>
  <w:style w:type="paragraph" w:styleId="CommentText">
    <w:name w:val="annotation text"/>
    <w:basedOn w:val="Normal"/>
    <w:link w:val="CommentTextChar"/>
    <w:rsid w:val="00DA438B"/>
  </w:style>
  <w:style w:type="character" w:customStyle="1" w:styleId="CommentTextChar">
    <w:name w:val="Comment Text Char"/>
    <w:basedOn w:val="DefaultParagraphFont"/>
    <w:link w:val="CommentText"/>
    <w:rsid w:val="00DA438B"/>
    <w:rPr>
      <w:lang w:eastAsia="en-US"/>
    </w:rPr>
  </w:style>
  <w:style w:type="paragraph" w:styleId="CommentSubject">
    <w:name w:val="annotation subject"/>
    <w:basedOn w:val="CommentText"/>
    <w:next w:val="CommentText"/>
    <w:link w:val="CommentSubjectChar"/>
    <w:rsid w:val="00DA438B"/>
    <w:rPr>
      <w:b/>
      <w:bCs/>
    </w:rPr>
  </w:style>
  <w:style w:type="character" w:customStyle="1" w:styleId="CommentSubjectChar">
    <w:name w:val="Comment Subject Char"/>
    <w:basedOn w:val="CommentTextChar"/>
    <w:link w:val="CommentSubject"/>
    <w:rsid w:val="00DA438B"/>
    <w:rPr>
      <w:b/>
      <w:bCs/>
      <w:lang w:eastAsia="en-US"/>
    </w:rPr>
  </w:style>
  <w:style w:type="paragraph" w:styleId="Date">
    <w:name w:val="Date"/>
    <w:basedOn w:val="Normal"/>
    <w:next w:val="Normal"/>
    <w:link w:val="DateChar"/>
    <w:rsid w:val="00DA438B"/>
  </w:style>
  <w:style w:type="character" w:customStyle="1" w:styleId="DateChar">
    <w:name w:val="Date Char"/>
    <w:basedOn w:val="DefaultParagraphFont"/>
    <w:link w:val="Date"/>
    <w:rsid w:val="00DA438B"/>
    <w:rPr>
      <w:lang w:eastAsia="en-US"/>
    </w:rPr>
  </w:style>
  <w:style w:type="paragraph" w:styleId="DocumentMap">
    <w:name w:val="Document Map"/>
    <w:basedOn w:val="Normal"/>
    <w:link w:val="DocumentMapChar"/>
    <w:rsid w:val="00DA438B"/>
    <w:pPr>
      <w:spacing w:after="0"/>
    </w:pPr>
    <w:rPr>
      <w:rFonts w:ascii="Segoe UI" w:hAnsi="Segoe UI" w:cs="Segoe UI"/>
      <w:sz w:val="16"/>
      <w:szCs w:val="16"/>
    </w:rPr>
  </w:style>
  <w:style w:type="character" w:customStyle="1" w:styleId="DocumentMapChar">
    <w:name w:val="Document Map Char"/>
    <w:basedOn w:val="DefaultParagraphFont"/>
    <w:link w:val="DocumentMap"/>
    <w:rsid w:val="00DA438B"/>
    <w:rPr>
      <w:rFonts w:ascii="Segoe UI" w:hAnsi="Segoe UI" w:cs="Segoe UI"/>
      <w:sz w:val="16"/>
      <w:szCs w:val="16"/>
      <w:lang w:eastAsia="en-US"/>
    </w:rPr>
  </w:style>
  <w:style w:type="paragraph" w:styleId="E-mailSignature">
    <w:name w:val="E-mail Signature"/>
    <w:basedOn w:val="Normal"/>
    <w:link w:val="E-mailSignatureChar"/>
    <w:rsid w:val="00DA438B"/>
    <w:pPr>
      <w:spacing w:after="0"/>
    </w:pPr>
  </w:style>
  <w:style w:type="character" w:customStyle="1" w:styleId="E-mailSignatureChar">
    <w:name w:val="E-mail Signature Char"/>
    <w:basedOn w:val="DefaultParagraphFont"/>
    <w:link w:val="E-mailSignature"/>
    <w:rsid w:val="00DA438B"/>
    <w:rPr>
      <w:lang w:eastAsia="en-US"/>
    </w:rPr>
  </w:style>
  <w:style w:type="paragraph" w:styleId="EndnoteText">
    <w:name w:val="endnote text"/>
    <w:basedOn w:val="Normal"/>
    <w:link w:val="EndnoteTextChar"/>
    <w:rsid w:val="00DA438B"/>
    <w:pPr>
      <w:spacing w:after="0"/>
    </w:pPr>
  </w:style>
  <w:style w:type="character" w:customStyle="1" w:styleId="EndnoteTextChar">
    <w:name w:val="Endnote Text Char"/>
    <w:basedOn w:val="DefaultParagraphFont"/>
    <w:link w:val="EndnoteText"/>
    <w:rsid w:val="00DA438B"/>
    <w:rPr>
      <w:lang w:eastAsia="en-US"/>
    </w:rPr>
  </w:style>
  <w:style w:type="paragraph" w:styleId="EnvelopeAddress">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A438B"/>
    <w:pPr>
      <w:spacing w:after="0"/>
    </w:pPr>
    <w:rPr>
      <w:rFonts w:asciiTheme="majorHAnsi" w:eastAsiaTheme="majorEastAsia" w:hAnsiTheme="majorHAnsi" w:cstheme="majorBidi"/>
    </w:rPr>
  </w:style>
  <w:style w:type="paragraph" w:styleId="FootnoteText">
    <w:name w:val="footnote text"/>
    <w:basedOn w:val="Normal"/>
    <w:link w:val="FootnoteTextChar"/>
    <w:rsid w:val="00DA438B"/>
    <w:pPr>
      <w:spacing w:after="0"/>
    </w:pPr>
  </w:style>
  <w:style w:type="character" w:customStyle="1" w:styleId="FootnoteTextChar">
    <w:name w:val="Footnote Text Char"/>
    <w:basedOn w:val="DefaultParagraphFont"/>
    <w:link w:val="FootnoteText"/>
    <w:rsid w:val="00DA438B"/>
    <w:rPr>
      <w:lang w:eastAsia="en-US"/>
    </w:rPr>
  </w:style>
  <w:style w:type="paragraph" w:styleId="HTMLAddress">
    <w:name w:val="HTML Address"/>
    <w:basedOn w:val="Normal"/>
    <w:link w:val="HTMLAddressChar"/>
    <w:rsid w:val="00DA438B"/>
    <w:pPr>
      <w:spacing w:after="0"/>
    </w:pPr>
    <w:rPr>
      <w:i/>
      <w:iCs/>
    </w:rPr>
  </w:style>
  <w:style w:type="character" w:customStyle="1" w:styleId="HTMLAddressChar">
    <w:name w:val="HTML Address Char"/>
    <w:basedOn w:val="DefaultParagraphFont"/>
    <w:link w:val="HTMLAddress"/>
    <w:rsid w:val="00DA438B"/>
    <w:rPr>
      <w:i/>
      <w:iCs/>
      <w:lang w:eastAsia="en-US"/>
    </w:rPr>
  </w:style>
  <w:style w:type="paragraph" w:styleId="HTMLPreformatted">
    <w:name w:val="HTML Preformatted"/>
    <w:basedOn w:val="Normal"/>
    <w:link w:val="HTMLPreformattedChar"/>
    <w:rsid w:val="00DA438B"/>
    <w:pPr>
      <w:spacing w:after="0"/>
    </w:pPr>
    <w:rPr>
      <w:rFonts w:ascii="Consolas" w:hAnsi="Consolas"/>
    </w:rPr>
  </w:style>
  <w:style w:type="character" w:customStyle="1" w:styleId="HTMLPreformattedChar">
    <w:name w:val="HTML Preformatted Char"/>
    <w:basedOn w:val="DefaultParagraphFont"/>
    <w:link w:val="HTMLPreformatted"/>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IndexHeading">
    <w:name w:val="index heading"/>
    <w:basedOn w:val="Normal"/>
    <w:next w:val="Index1"/>
    <w:rsid w:val="00DA43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A438B"/>
    <w:rPr>
      <w:i/>
      <w:iCs/>
      <w:color w:val="4472C4" w:themeColor="accent1"/>
      <w:lang w:eastAsia="en-US"/>
    </w:rPr>
  </w:style>
  <w:style w:type="paragraph" w:styleId="List">
    <w:name w:val="List"/>
    <w:basedOn w:val="Normal"/>
    <w:rsid w:val="00DA438B"/>
    <w:pPr>
      <w:ind w:left="283" w:hanging="283"/>
      <w:contextualSpacing/>
    </w:pPr>
  </w:style>
  <w:style w:type="paragraph" w:styleId="List2">
    <w:name w:val="List 2"/>
    <w:basedOn w:val="Normal"/>
    <w:rsid w:val="00DA438B"/>
    <w:pPr>
      <w:ind w:left="566" w:hanging="283"/>
      <w:contextualSpacing/>
    </w:pPr>
  </w:style>
  <w:style w:type="paragraph" w:styleId="List3">
    <w:name w:val="List 3"/>
    <w:basedOn w:val="Normal"/>
    <w:rsid w:val="00DA438B"/>
    <w:pPr>
      <w:ind w:left="849" w:hanging="283"/>
      <w:contextualSpacing/>
    </w:pPr>
  </w:style>
  <w:style w:type="paragraph" w:styleId="List4">
    <w:name w:val="List 4"/>
    <w:basedOn w:val="Normal"/>
    <w:rsid w:val="00DA438B"/>
    <w:pPr>
      <w:ind w:left="1132" w:hanging="283"/>
      <w:contextualSpacing/>
    </w:pPr>
  </w:style>
  <w:style w:type="paragraph" w:styleId="List5">
    <w:name w:val="List 5"/>
    <w:basedOn w:val="Normal"/>
    <w:rsid w:val="00DA438B"/>
    <w:pPr>
      <w:ind w:left="1415" w:hanging="283"/>
      <w:contextualSpacing/>
    </w:pPr>
  </w:style>
  <w:style w:type="paragraph" w:styleId="ListBullet">
    <w:name w:val="List Bullet"/>
    <w:basedOn w:val="Normal"/>
    <w:rsid w:val="00DA438B"/>
    <w:pPr>
      <w:numPr>
        <w:numId w:val="9"/>
      </w:numPr>
      <w:contextualSpacing/>
    </w:pPr>
  </w:style>
  <w:style w:type="paragraph" w:styleId="ListBullet2">
    <w:name w:val="List Bullet 2"/>
    <w:basedOn w:val="Normal"/>
    <w:rsid w:val="00DA438B"/>
    <w:pPr>
      <w:numPr>
        <w:numId w:val="10"/>
      </w:numPr>
      <w:contextualSpacing/>
    </w:pPr>
  </w:style>
  <w:style w:type="paragraph" w:styleId="ListBullet3">
    <w:name w:val="List Bullet 3"/>
    <w:basedOn w:val="Normal"/>
    <w:rsid w:val="00DA438B"/>
    <w:pPr>
      <w:numPr>
        <w:numId w:val="11"/>
      </w:numPr>
      <w:contextualSpacing/>
    </w:pPr>
  </w:style>
  <w:style w:type="paragraph" w:styleId="ListBullet4">
    <w:name w:val="List Bullet 4"/>
    <w:basedOn w:val="Normal"/>
    <w:rsid w:val="00DA438B"/>
    <w:pPr>
      <w:numPr>
        <w:numId w:val="12"/>
      </w:numPr>
      <w:contextualSpacing/>
    </w:pPr>
  </w:style>
  <w:style w:type="paragraph" w:styleId="ListBullet5">
    <w:name w:val="List Bullet 5"/>
    <w:basedOn w:val="Normal"/>
    <w:rsid w:val="00DA438B"/>
    <w:pPr>
      <w:numPr>
        <w:numId w:val="13"/>
      </w:numPr>
      <w:contextualSpacing/>
    </w:pPr>
  </w:style>
  <w:style w:type="paragraph" w:styleId="ListContinue">
    <w:name w:val="List Continue"/>
    <w:basedOn w:val="Normal"/>
    <w:rsid w:val="00DA438B"/>
    <w:pPr>
      <w:spacing w:after="120"/>
      <w:ind w:left="283"/>
      <w:contextualSpacing/>
    </w:pPr>
  </w:style>
  <w:style w:type="paragraph" w:styleId="ListContinue2">
    <w:name w:val="List Continue 2"/>
    <w:basedOn w:val="Normal"/>
    <w:rsid w:val="00DA438B"/>
    <w:pPr>
      <w:spacing w:after="120"/>
      <w:ind w:left="566"/>
      <w:contextualSpacing/>
    </w:pPr>
  </w:style>
  <w:style w:type="paragraph" w:styleId="ListContinue3">
    <w:name w:val="List Continue 3"/>
    <w:basedOn w:val="Normal"/>
    <w:rsid w:val="00DA438B"/>
    <w:pPr>
      <w:spacing w:after="120"/>
      <w:ind w:left="849"/>
      <w:contextualSpacing/>
    </w:pPr>
  </w:style>
  <w:style w:type="paragraph" w:styleId="ListContinue4">
    <w:name w:val="List Continue 4"/>
    <w:basedOn w:val="Normal"/>
    <w:rsid w:val="00DA438B"/>
    <w:pPr>
      <w:spacing w:after="120"/>
      <w:ind w:left="1132"/>
      <w:contextualSpacing/>
    </w:pPr>
  </w:style>
  <w:style w:type="paragraph" w:styleId="ListContinue5">
    <w:name w:val="List Continue 5"/>
    <w:basedOn w:val="Normal"/>
    <w:rsid w:val="00DA438B"/>
    <w:pPr>
      <w:spacing w:after="120"/>
      <w:ind w:left="1415"/>
      <w:contextualSpacing/>
    </w:pPr>
  </w:style>
  <w:style w:type="paragraph" w:styleId="ListNumber">
    <w:name w:val="List Number"/>
    <w:basedOn w:val="Normal"/>
    <w:rsid w:val="00DA438B"/>
    <w:pPr>
      <w:numPr>
        <w:numId w:val="14"/>
      </w:numPr>
      <w:contextualSpacing/>
    </w:pPr>
  </w:style>
  <w:style w:type="paragraph" w:styleId="ListNumber2">
    <w:name w:val="List Number 2"/>
    <w:basedOn w:val="Normal"/>
    <w:rsid w:val="00DA438B"/>
    <w:pPr>
      <w:numPr>
        <w:numId w:val="15"/>
      </w:numPr>
      <w:contextualSpacing/>
    </w:pPr>
  </w:style>
  <w:style w:type="paragraph" w:styleId="ListNumber3">
    <w:name w:val="List Number 3"/>
    <w:basedOn w:val="Normal"/>
    <w:rsid w:val="00DA438B"/>
    <w:pPr>
      <w:numPr>
        <w:numId w:val="16"/>
      </w:numPr>
      <w:contextualSpacing/>
    </w:pPr>
  </w:style>
  <w:style w:type="paragraph" w:styleId="ListNumber4">
    <w:name w:val="List Number 4"/>
    <w:basedOn w:val="Normal"/>
    <w:rsid w:val="00DA438B"/>
    <w:pPr>
      <w:numPr>
        <w:numId w:val="17"/>
      </w:numPr>
      <w:contextualSpacing/>
    </w:pPr>
  </w:style>
  <w:style w:type="paragraph" w:styleId="ListNumber5">
    <w:name w:val="List Number 5"/>
    <w:basedOn w:val="Normal"/>
    <w:rsid w:val="00DA438B"/>
    <w:pPr>
      <w:numPr>
        <w:numId w:val="18"/>
      </w:numPr>
      <w:contextualSpacing/>
    </w:pPr>
  </w:style>
  <w:style w:type="paragraph" w:styleId="MacroText">
    <w:name w:val="macro"/>
    <w:link w:val="MacroTextCh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DA438B"/>
    <w:rPr>
      <w:rFonts w:ascii="Consolas" w:hAnsi="Consolas"/>
      <w:lang w:eastAsia="en-US"/>
    </w:rPr>
  </w:style>
  <w:style w:type="paragraph" w:styleId="MessageHeader">
    <w:name w:val="Message Header"/>
    <w:basedOn w:val="Normal"/>
    <w:link w:val="MessageHeaderCh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A438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DA438B"/>
    <w:rPr>
      <w:lang w:eastAsia="en-US"/>
    </w:rPr>
  </w:style>
  <w:style w:type="paragraph" w:styleId="NormalWeb">
    <w:name w:val="Normal (Web)"/>
    <w:basedOn w:val="Normal"/>
    <w:rsid w:val="00DA438B"/>
    <w:rPr>
      <w:sz w:val="24"/>
      <w:szCs w:val="24"/>
    </w:rPr>
  </w:style>
  <w:style w:type="paragraph" w:styleId="NormalIndent">
    <w:name w:val="Normal Indent"/>
    <w:basedOn w:val="Normal"/>
    <w:rsid w:val="00DA438B"/>
    <w:pPr>
      <w:ind w:left="720"/>
    </w:pPr>
  </w:style>
  <w:style w:type="paragraph" w:styleId="NoteHeading">
    <w:name w:val="Note Heading"/>
    <w:basedOn w:val="Normal"/>
    <w:next w:val="Normal"/>
    <w:link w:val="NoteHeadingChar"/>
    <w:rsid w:val="00DA438B"/>
    <w:pPr>
      <w:spacing w:after="0"/>
    </w:pPr>
  </w:style>
  <w:style w:type="character" w:customStyle="1" w:styleId="NoteHeadingChar">
    <w:name w:val="Note Heading Char"/>
    <w:basedOn w:val="DefaultParagraphFont"/>
    <w:link w:val="NoteHeading"/>
    <w:rsid w:val="00DA438B"/>
    <w:rPr>
      <w:lang w:eastAsia="en-US"/>
    </w:rPr>
  </w:style>
  <w:style w:type="paragraph" w:styleId="PlainText">
    <w:name w:val="Plain Text"/>
    <w:basedOn w:val="Normal"/>
    <w:link w:val="PlainTextChar"/>
    <w:rsid w:val="00DA438B"/>
    <w:pPr>
      <w:spacing w:after="0"/>
    </w:pPr>
    <w:rPr>
      <w:rFonts w:ascii="Consolas" w:hAnsi="Consolas"/>
      <w:sz w:val="21"/>
      <w:szCs w:val="21"/>
    </w:rPr>
  </w:style>
  <w:style w:type="character" w:customStyle="1" w:styleId="PlainTextChar">
    <w:name w:val="Plain Text Char"/>
    <w:basedOn w:val="DefaultParagraphFont"/>
    <w:link w:val="PlainText"/>
    <w:rsid w:val="00DA438B"/>
    <w:rPr>
      <w:rFonts w:ascii="Consolas" w:hAnsi="Consolas"/>
      <w:sz w:val="21"/>
      <w:szCs w:val="21"/>
      <w:lang w:eastAsia="en-US"/>
    </w:rPr>
  </w:style>
  <w:style w:type="paragraph" w:styleId="Quote">
    <w:name w:val="Quote"/>
    <w:basedOn w:val="Normal"/>
    <w:next w:val="Normal"/>
    <w:link w:val="QuoteChar"/>
    <w:uiPriority w:val="29"/>
    <w:qFormat/>
    <w:rsid w:val="00DA43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A438B"/>
    <w:rPr>
      <w:i/>
      <w:iCs/>
      <w:color w:val="404040" w:themeColor="text1" w:themeTint="BF"/>
      <w:lang w:eastAsia="en-US"/>
    </w:rPr>
  </w:style>
  <w:style w:type="paragraph" w:styleId="Salutation">
    <w:name w:val="Salutation"/>
    <w:basedOn w:val="Normal"/>
    <w:next w:val="Normal"/>
    <w:link w:val="SalutationChar"/>
    <w:rsid w:val="00DA438B"/>
  </w:style>
  <w:style w:type="character" w:customStyle="1" w:styleId="SalutationChar">
    <w:name w:val="Salutation Char"/>
    <w:basedOn w:val="DefaultParagraphFont"/>
    <w:link w:val="Salutation"/>
    <w:rsid w:val="00DA438B"/>
    <w:rPr>
      <w:lang w:eastAsia="en-US"/>
    </w:rPr>
  </w:style>
  <w:style w:type="paragraph" w:styleId="Signature">
    <w:name w:val="Signature"/>
    <w:basedOn w:val="Normal"/>
    <w:link w:val="SignatureChar"/>
    <w:rsid w:val="00DA438B"/>
    <w:pPr>
      <w:spacing w:after="0"/>
      <w:ind w:left="4252"/>
    </w:pPr>
  </w:style>
  <w:style w:type="character" w:customStyle="1" w:styleId="SignatureChar">
    <w:name w:val="Signature Char"/>
    <w:basedOn w:val="DefaultParagraphFont"/>
    <w:link w:val="Signature"/>
    <w:rsid w:val="00DA438B"/>
    <w:rPr>
      <w:lang w:eastAsia="en-US"/>
    </w:rPr>
  </w:style>
  <w:style w:type="paragraph" w:styleId="Subtitle">
    <w:name w:val="Subtitle"/>
    <w:basedOn w:val="Normal"/>
    <w:next w:val="Normal"/>
    <w:link w:val="SubtitleCh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A438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DA438B"/>
    <w:pPr>
      <w:spacing w:after="0"/>
      <w:ind w:left="200" w:hanging="200"/>
    </w:pPr>
  </w:style>
  <w:style w:type="paragraph" w:styleId="TableofFigures">
    <w:name w:val="table of figures"/>
    <w:basedOn w:val="Normal"/>
    <w:next w:val="Normal"/>
    <w:rsid w:val="00DA438B"/>
    <w:pPr>
      <w:spacing w:after="0"/>
    </w:pPr>
  </w:style>
  <w:style w:type="paragraph" w:styleId="Title">
    <w:name w:val="Title"/>
    <w:basedOn w:val="Normal"/>
    <w:next w:val="Normal"/>
    <w:link w:val="TitleCh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A438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13414</Words>
  <Characters>76464</Characters>
  <Application>Microsoft Office Word</Application>
  <DocSecurity>0</DocSecurity>
  <Lines>637</Lines>
  <Paragraphs>179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89699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Burckard</cp:lastModifiedBy>
  <cp:revision>4</cp:revision>
  <cp:lastPrinted>2019-02-25T14:05:00Z</cp:lastPrinted>
  <dcterms:created xsi:type="dcterms:W3CDTF">2023-12-05T17:46:00Z</dcterms:created>
  <dcterms:modified xsi:type="dcterms:W3CDTF">2023-12-05T17:51:00Z</dcterms:modified>
</cp:coreProperties>
</file>